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81" w:rsidRDefault="00881C81" w:rsidP="00C52EE2">
      <w:pPr>
        <w:rPr>
          <w:b/>
          <w:bCs/>
        </w:rPr>
      </w:pPr>
      <w:r>
        <w:t xml:space="preserve">                                                       </w:t>
      </w:r>
      <w:r>
        <w:rPr>
          <w:b/>
          <w:bCs/>
        </w:rPr>
        <w:t>Итоговая ведомость</w:t>
      </w:r>
    </w:p>
    <w:p w:rsidR="00881C81" w:rsidRDefault="00881C81" w:rsidP="00C52EE2">
      <w:r>
        <w:t xml:space="preserve">                   муниципального этапа Всероссийской олимпиады школьников</w:t>
      </w:r>
    </w:p>
    <w:p w:rsidR="00881C81" w:rsidRDefault="00881C81" w:rsidP="00C52EE2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биологии  в   7 классе  в  2013-2014 учебном году</w:t>
      </w:r>
    </w:p>
    <w:p w:rsidR="00881C81" w:rsidRDefault="00881C81" w:rsidP="00C52EE2">
      <w:pPr>
        <w:rPr>
          <w:b/>
          <w:bCs/>
        </w:rPr>
      </w:pPr>
      <w:r>
        <w:rPr>
          <w:b/>
          <w:bCs/>
        </w:rPr>
        <w:t>Максимальное количество баллов – 50.</w:t>
      </w:r>
    </w:p>
    <w:p w:rsidR="00881C81" w:rsidRDefault="00881C81" w:rsidP="00C52EE2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881C81">
        <w:tc>
          <w:tcPr>
            <w:tcW w:w="540" w:type="dxa"/>
          </w:tcPr>
          <w:p w:rsidR="00881C81" w:rsidRDefault="00881C81">
            <w:r>
              <w:t>№ п/п</w:t>
            </w:r>
          </w:p>
        </w:tc>
        <w:tc>
          <w:tcPr>
            <w:tcW w:w="1901" w:type="dxa"/>
          </w:tcPr>
          <w:p w:rsidR="00881C81" w:rsidRDefault="00881C81">
            <w:r>
              <w:t>ФИО учащегося</w:t>
            </w:r>
          </w:p>
        </w:tc>
        <w:tc>
          <w:tcPr>
            <w:tcW w:w="3067" w:type="dxa"/>
          </w:tcPr>
          <w:p w:rsidR="00881C81" w:rsidRDefault="00881C81">
            <w:r>
              <w:t>Наименование ОУ</w:t>
            </w:r>
          </w:p>
        </w:tc>
        <w:tc>
          <w:tcPr>
            <w:tcW w:w="2160" w:type="dxa"/>
          </w:tcPr>
          <w:p w:rsidR="00881C81" w:rsidRDefault="00881C81">
            <w:r>
              <w:t>ФИО педагога</w:t>
            </w:r>
          </w:p>
        </w:tc>
        <w:tc>
          <w:tcPr>
            <w:tcW w:w="1080" w:type="dxa"/>
          </w:tcPr>
          <w:p w:rsidR="00881C81" w:rsidRDefault="00881C81">
            <w:r>
              <w:t>1</w:t>
            </w:r>
          </w:p>
        </w:tc>
        <w:tc>
          <w:tcPr>
            <w:tcW w:w="900" w:type="dxa"/>
          </w:tcPr>
          <w:p w:rsidR="00881C81" w:rsidRDefault="00881C81">
            <w:r>
              <w:t>2</w:t>
            </w:r>
          </w:p>
        </w:tc>
        <w:tc>
          <w:tcPr>
            <w:tcW w:w="90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4</w:t>
            </w:r>
          </w:p>
        </w:tc>
        <w:tc>
          <w:tcPr>
            <w:tcW w:w="630" w:type="dxa"/>
          </w:tcPr>
          <w:p w:rsidR="00881C81" w:rsidRDefault="00881C81">
            <w:r>
              <w:t>5</w:t>
            </w:r>
          </w:p>
        </w:tc>
        <w:tc>
          <w:tcPr>
            <w:tcW w:w="2160" w:type="dxa"/>
          </w:tcPr>
          <w:p w:rsidR="00881C81" w:rsidRDefault="00881C81">
            <w:r>
              <w:t>Итого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1.</w:t>
            </w:r>
          </w:p>
        </w:tc>
        <w:tc>
          <w:tcPr>
            <w:tcW w:w="1901" w:type="dxa"/>
          </w:tcPr>
          <w:p w:rsidR="00881C81" w:rsidRDefault="00881C81">
            <w:r>
              <w:t>Цымлякова Кристина Алексеевна</w:t>
            </w:r>
          </w:p>
        </w:tc>
        <w:tc>
          <w:tcPr>
            <w:tcW w:w="3067" w:type="dxa"/>
          </w:tcPr>
          <w:p w:rsidR="00881C81" w:rsidRDefault="00881C81" w:rsidP="00AA6657">
            <w:r>
              <w:t xml:space="preserve">БОУ «СОШ №2 </w:t>
            </w:r>
          </w:p>
          <w:p w:rsidR="00881C81" w:rsidRDefault="00881C81" w:rsidP="00AA6657">
            <w:r>
              <w:t>г. Грязовца»</w:t>
            </w:r>
          </w:p>
        </w:tc>
        <w:tc>
          <w:tcPr>
            <w:tcW w:w="2160" w:type="dxa"/>
          </w:tcPr>
          <w:p w:rsidR="00881C81" w:rsidRDefault="00881C81" w:rsidP="00AA6657">
            <w:r>
              <w:t>Бабкина И.Л.</w:t>
            </w:r>
          </w:p>
        </w:tc>
        <w:tc>
          <w:tcPr>
            <w:tcW w:w="1080" w:type="dxa"/>
          </w:tcPr>
          <w:p w:rsidR="00881C81" w:rsidRDefault="00881C81">
            <w:r>
              <w:t>12</w:t>
            </w:r>
          </w:p>
        </w:tc>
        <w:tc>
          <w:tcPr>
            <w:tcW w:w="900" w:type="dxa"/>
          </w:tcPr>
          <w:p w:rsidR="00881C81" w:rsidRDefault="00881C81">
            <w:r>
              <w:t>8</w:t>
            </w:r>
          </w:p>
        </w:tc>
        <w:tc>
          <w:tcPr>
            <w:tcW w:w="90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7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34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2.</w:t>
            </w:r>
          </w:p>
        </w:tc>
        <w:tc>
          <w:tcPr>
            <w:tcW w:w="1901" w:type="dxa"/>
          </w:tcPr>
          <w:p w:rsidR="00881C81" w:rsidRDefault="00881C81">
            <w:r>
              <w:t>Смирнова Галина Германовна</w:t>
            </w:r>
          </w:p>
        </w:tc>
        <w:tc>
          <w:tcPr>
            <w:tcW w:w="3067" w:type="dxa"/>
          </w:tcPr>
          <w:p w:rsidR="00881C81" w:rsidRDefault="00881C81" w:rsidP="00A31ECA">
            <w:r>
              <w:t>БОУ «Лежская ООШ»</w:t>
            </w:r>
          </w:p>
        </w:tc>
        <w:tc>
          <w:tcPr>
            <w:tcW w:w="2160" w:type="dxa"/>
          </w:tcPr>
          <w:p w:rsidR="00881C81" w:rsidRDefault="00881C81" w:rsidP="00A31ECA">
            <w:r>
              <w:t>Смирнова Ю.Н.</w:t>
            </w:r>
          </w:p>
        </w:tc>
        <w:tc>
          <w:tcPr>
            <w:tcW w:w="1080" w:type="dxa"/>
          </w:tcPr>
          <w:p w:rsidR="00881C81" w:rsidRDefault="00881C81">
            <w:r>
              <w:t>11</w:t>
            </w:r>
          </w:p>
        </w:tc>
        <w:tc>
          <w:tcPr>
            <w:tcW w:w="900" w:type="dxa"/>
          </w:tcPr>
          <w:p w:rsidR="00881C81" w:rsidRDefault="00881C81">
            <w:r>
              <w:t>4</w:t>
            </w:r>
          </w:p>
        </w:tc>
        <w:tc>
          <w:tcPr>
            <w:tcW w:w="900" w:type="dxa"/>
          </w:tcPr>
          <w:p w:rsidR="00881C81" w:rsidRDefault="00881C81">
            <w:r>
              <w:t>2</w:t>
            </w:r>
          </w:p>
        </w:tc>
        <w:tc>
          <w:tcPr>
            <w:tcW w:w="630" w:type="dxa"/>
          </w:tcPr>
          <w:p w:rsidR="00881C81" w:rsidRDefault="00881C81">
            <w:r>
              <w:t>8</w:t>
            </w:r>
          </w:p>
        </w:tc>
        <w:tc>
          <w:tcPr>
            <w:tcW w:w="630" w:type="dxa"/>
          </w:tcPr>
          <w:p w:rsidR="00881C81" w:rsidRDefault="00881C81">
            <w:r>
              <w:t>3</w:t>
            </w:r>
          </w:p>
        </w:tc>
        <w:tc>
          <w:tcPr>
            <w:tcW w:w="2160" w:type="dxa"/>
          </w:tcPr>
          <w:p w:rsidR="00881C81" w:rsidRDefault="00881C81">
            <w:r>
              <w:t>28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3.</w:t>
            </w:r>
          </w:p>
        </w:tc>
        <w:tc>
          <w:tcPr>
            <w:tcW w:w="1901" w:type="dxa"/>
          </w:tcPr>
          <w:p w:rsidR="00881C81" w:rsidRDefault="00881C81" w:rsidP="00A31ECA">
            <w:r>
              <w:t>Грызлова Валерия Игоревна</w:t>
            </w:r>
          </w:p>
        </w:tc>
        <w:tc>
          <w:tcPr>
            <w:tcW w:w="3067" w:type="dxa"/>
          </w:tcPr>
          <w:p w:rsidR="00881C81" w:rsidRDefault="00881C81" w:rsidP="00AA6657">
            <w:r>
              <w:t xml:space="preserve">БОУ «СОШ №2 </w:t>
            </w:r>
          </w:p>
          <w:p w:rsidR="00881C81" w:rsidRDefault="00881C81" w:rsidP="00AA6657">
            <w:r>
              <w:t>г. Грязовца»</w:t>
            </w:r>
          </w:p>
        </w:tc>
        <w:tc>
          <w:tcPr>
            <w:tcW w:w="2160" w:type="dxa"/>
          </w:tcPr>
          <w:p w:rsidR="00881C81" w:rsidRDefault="00881C81" w:rsidP="00AA6657">
            <w:r>
              <w:t>Бабкина И.Л.</w:t>
            </w:r>
          </w:p>
        </w:tc>
        <w:tc>
          <w:tcPr>
            <w:tcW w:w="1080" w:type="dxa"/>
          </w:tcPr>
          <w:p w:rsidR="00881C81" w:rsidRDefault="00881C81">
            <w:r>
              <w:t>6</w:t>
            </w:r>
          </w:p>
        </w:tc>
        <w:tc>
          <w:tcPr>
            <w:tcW w:w="900" w:type="dxa"/>
          </w:tcPr>
          <w:p w:rsidR="00881C81" w:rsidRDefault="00881C81">
            <w:r>
              <w:t>8</w:t>
            </w:r>
          </w:p>
        </w:tc>
        <w:tc>
          <w:tcPr>
            <w:tcW w:w="90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7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24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4.</w:t>
            </w:r>
          </w:p>
        </w:tc>
        <w:tc>
          <w:tcPr>
            <w:tcW w:w="1901" w:type="dxa"/>
          </w:tcPr>
          <w:p w:rsidR="00881C81" w:rsidRDefault="00881C81" w:rsidP="00AA6657">
            <w:r>
              <w:t>Томаровщенко Сергей Павлович</w:t>
            </w:r>
          </w:p>
          <w:p w:rsidR="00881C81" w:rsidRDefault="00881C81" w:rsidP="00AA6657"/>
        </w:tc>
        <w:tc>
          <w:tcPr>
            <w:tcW w:w="3067" w:type="dxa"/>
          </w:tcPr>
          <w:p w:rsidR="00881C81" w:rsidRDefault="00881C81" w:rsidP="00AA6657">
            <w:r>
              <w:t>БОУ «Вохтожская СОШ №2»</w:t>
            </w:r>
          </w:p>
        </w:tc>
        <w:tc>
          <w:tcPr>
            <w:tcW w:w="2160" w:type="dxa"/>
          </w:tcPr>
          <w:p w:rsidR="00881C81" w:rsidRDefault="00881C81" w:rsidP="00AA6657">
            <w:r>
              <w:t>Андреева Е.Ф.</w:t>
            </w:r>
          </w:p>
        </w:tc>
        <w:tc>
          <w:tcPr>
            <w:tcW w:w="1080" w:type="dxa"/>
          </w:tcPr>
          <w:p w:rsidR="00881C81" w:rsidRDefault="00881C81" w:rsidP="00AA6657">
            <w:r>
              <w:t>11</w:t>
            </w:r>
          </w:p>
        </w:tc>
        <w:tc>
          <w:tcPr>
            <w:tcW w:w="900" w:type="dxa"/>
          </w:tcPr>
          <w:p w:rsidR="00881C81" w:rsidRDefault="00881C81" w:rsidP="00AA6657">
            <w:r>
              <w:t>2</w:t>
            </w:r>
          </w:p>
        </w:tc>
        <w:tc>
          <w:tcPr>
            <w:tcW w:w="900" w:type="dxa"/>
          </w:tcPr>
          <w:p w:rsidR="00881C81" w:rsidRDefault="00881C81" w:rsidP="00AA6657">
            <w:r>
              <w:t>2</w:t>
            </w:r>
          </w:p>
        </w:tc>
        <w:tc>
          <w:tcPr>
            <w:tcW w:w="630" w:type="dxa"/>
          </w:tcPr>
          <w:p w:rsidR="00881C81" w:rsidRDefault="00881C81" w:rsidP="00AA6657">
            <w:r>
              <w:t>6</w:t>
            </w:r>
          </w:p>
        </w:tc>
        <w:tc>
          <w:tcPr>
            <w:tcW w:w="630" w:type="dxa"/>
          </w:tcPr>
          <w:p w:rsidR="00881C81" w:rsidRDefault="00881C81" w:rsidP="00AA6657">
            <w:r>
              <w:t>3</w:t>
            </w:r>
          </w:p>
        </w:tc>
        <w:tc>
          <w:tcPr>
            <w:tcW w:w="2160" w:type="dxa"/>
          </w:tcPr>
          <w:p w:rsidR="00881C81" w:rsidRDefault="00881C81" w:rsidP="00AA6657">
            <w:r>
              <w:t>24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5..</w:t>
            </w:r>
          </w:p>
        </w:tc>
        <w:tc>
          <w:tcPr>
            <w:tcW w:w="1901" w:type="dxa"/>
          </w:tcPr>
          <w:p w:rsidR="00881C81" w:rsidRDefault="00881C81" w:rsidP="00A31ECA">
            <w:r>
              <w:t>Шанкова София Владимировна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A31ECA">
            <w:r>
              <w:t>Рыжкова Е.Н.</w:t>
            </w:r>
          </w:p>
        </w:tc>
        <w:tc>
          <w:tcPr>
            <w:tcW w:w="1080" w:type="dxa"/>
          </w:tcPr>
          <w:p w:rsidR="00881C81" w:rsidRDefault="00881C81">
            <w:r>
              <w:t>12</w:t>
            </w:r>
          </w:p>
        </w:tc>
        <w:tc>
          <w:tcPr>
            <w:tcW w:w="900" w:type="dxa"/>
          </w:tcPr>
          <w:p w:rsidR="00881C81" w:rsidRDefault="00881C81">
            <w:r>
              <w:t>4</w:t>
            </w:r>
          </w:p>
        </w:tc>
        <w:tc>
          <w:tcPr>
            <w:tcW w:w="900" w:type="dxa"/>
          </w:tcPr>
          <w:p w:rsidR="00881C81" w:rsidRDefault="00881C81">
            <w:r>
              <w:t>5</w:t>
            </w:r>
          </w:p>
        </w:tc>
        <w:tc>
          <w:tcPr>
            <w:tcW w:w="63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24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6.</w:t>
            </w:r>
          </w:p>
        </w:tc>
        <w:tc>
          <w:tcPr>
            <w:tcW w:w="1901" w:type="dxa"/>
          </w:tcPr>
          <w:p w:rsidR="00881C81" w:rsidRDefault="00881C81" w:rsidP="00A31ECA">
            <w:r>
              <w:t>Качанова Анастасия Ильинична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D6467F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9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22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7.</w:t>
            </w:r>
          </w:p>
        </w:tc>
        <w:tc>
          <w:tcPr>
            <w:tcW w:w="1901" w:type="dxa"/>
          </w:tcPr>
          <w:p w:rsidR="00881C81" w:rsidRDefault="00881C81" w:rsidP="005227FB">
            <w:r>
              <w:t>Назарова Елизавета Владимировна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«Слободская СОШ им. Г.Н.Пономарева»</w:t>
            </w:r>
          </w:p>
        </w:tc>
        <w:tc>
          <w:tcPr>
            <w:tcW w:w="2160" w:type="dxa"/>
          </w:tcPr>
          <w:p w:rsidR="00881C81" w:rsidRDefault="00881C81" w:rsidP="00D6467F">
            <w:r>
              <w:t>Нуждин С.А.</w:t>
            </w:r>
          </w:p>
        </w:tc>
        <w:tc>
          <w:tcPr>
            <w:tcW w:w="1080" w:type="dxa"/>
          </w:tcPr>
          <w:p w:rsidR="00881C81" w:rsidRDefault="00881C81">
            <w:r>
              <w:t>8</w:t>
            </w:r>
          </w:p>
        </w:tc>
        <w:tc>
          <w:tcPr>
            <w:tcW w:w="900" w:type="dxa"/>
          </w:tcPr>
          <w:p w:rsidR="00881C81" w:rsidRDefault="00881C81">
            <w:r>
              <w:t>4</w:t>
            </w:r>
          </w:p>
        </w:tc>
        <w:tc>
          <w:tcPr>
            <w:tcW w:w="90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7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22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8.</w:t>
            </w:r>
          </w:p>
        </w:tc>
        <w:tc>
          <w:tcPr>
            <w:tcW w:w="1901" w:type="dxa"/>
          </w:tcPr>
          <w:p w:rsidR="00881C81" w:rsidRDefault="00881C81" w:rsidP="005227FB">
            <w:r>
              <w:t>Смирнова Елена Дмитриевна</w:t>
            </w:r>
          </w:p>
        </w:tc>
        <w:tc>
          <w:tcPr>
            <w:tcW w:w="3067" w:type="dxa"/>
          </w:tcPr>
          <w:p w:rsidR="00881C81" w:rsidRDefault="00881C81" w:rsidP="00A31ECA">
            <w:r>
              <w:t>БОУ «Ростиловская СОШ»</w:t>
            </w:r>
          </w:p>
        </w:tc>
        <w:tc>
          <w:tcPr>
            <w:tcW w:w="2160" w:type="dxa"/>
          </w:tcPr>
          <w:p w:rsidR="00881C81" w:rsidRDefault="00881C81" w:rsidP="00A31ECA">
            <w:r>
              <w:t>Сулоева А.Д.</w:t>
            </w:r>
          </w:p>
        </w:tc>
        <w:tc>
          <w:tcPr>
            <w:tcW w:w="1080" w:type="dxa"/>
          </w:tcPr>
          <w:p w:rsidR="00881C81" w:rsidRDefault="00881C81">
            <w:r>
              <w:t>3</w:t>
            </w:r>
          </w:p>
        </w:tc>
        <w:tc>
          <w:tcPr>
            <w:tcW w:w="900" w:type="dxa"/>
          </w:tcPr>
          <w:p w:rsidR="00881C81" w:rsidRDefault="00881C81" w:rsidP="00A72A0D">
            <w:r>
              <w:t>6</w:t>
            </w:r>
          </w:p>
        </w:tc>
        <w:tc>
          <w:tcPr>
            <w:tcW w:w="90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6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18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9.</w:t>
            </w:r>
          </w:p>
        </w:tc>
        <w:tc>
          <w:tcPr>
            <w:tcW w:w="1901" w:type="dxa"/>
          </w:tcPr>
          <w:p w:rsidR="00881C81" w:rsidRDefault="00881C81" w:rsidP="00D6467F">
            <w:r>
              <w:t>Зайцева Зоя Константиновна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«Ростиловская СОШ»</w:t>
            </w:r>
          </w:p>
        </w:tc>
        <w:tc>
          <w:tcPr>
            <w:tcW w:w="2160" w:type="dxa"/>
          </w:tcPr>
          <w:p w:rsidR="00881C81" w:rsidRDefault="00881C81" w:rsidP="00D6467F">
            <w:r>
              <w:t>Сулоева А.Д.</w:t>
            </w:r>
          </w:p>
        </w:tc>
        <w:tc>
          <w:tcPr>
            <w:tcW w:w="1080" w:type="dxa"/>
          </w:tcPr>
          <w:p w:rsidR="00881C81" w:rsidRDefault="00881C81">
            <w:r>
              <w:t>8</w:t>
            </w:r>
          </w:p>
        </w:tc>
        <w:tc>
          <w:tcPr>
            <w:tcW w:w="900" w:type="dxa"/>
          </w:tcPr>
          <w:p w:rsidR="00881C81" w:rsidRDefault="00881C81" w:rsidP="00A31ECA">
            <w:r>
              <w:t>4</w:t>
            </w:r>
          </w:p>
        </w:tc>
        <w:tc>
          <w:tcPr>
            <w:tcW w:w="900" w:type="dxa"/>
          </w:tcPr>
          <w:p w:rsidR="00881C81" w:rsidRDefault="00881C81" w:rsidP="00A72A0D">
            <w:r>
              <w:t>4</w:t>
            </w:r>
          </w:p>
        </w:tc>
        <w:tc>
          <w:tcPr>
            <w:tcW w:w="630" w:type="dxa"/>
          </w:tcPr>
          <w:p w:rsidR="00881C81" w:rsidRDefault="00881C81">
            <w:r>
              <w:t>1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17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10.</w:t>
            </w:r>
          </w:p>
        </w:tc>
        <w:tc>
          <w:tcPr>
            <w:tcW w:w="1901" w:type="dxa"/>
          </w:tcPr>
          <w:p w:rsidR="00881C81" w:rsidRDefault="00881C81">
            <w:r>
              <w:t>Чижиков Владислав Александрович</w:t>
            </w:r>
          </w:p>
        </w:tc>
        <w:tc>
          <w:tcPr>
            <w:tcW w:w="3067" w:type="dxa"/>
          </w:tcPr>
          <w:p w:rsidR="00881C81" w:rsidRDefault="00881C81" w:rsidP="00A72A0D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A72A0D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>
            <w:r>
              <w:t>6</w:t>
            </w:r>
          </w:p>
        </w:tc>
        <w:tc>
          <w:tcPr>
            <w:tcW w:w="900" w:type="dxa"/>
          </w:tcPr>
          <w:p w:rsidR="00881C81" w:rsidRDefault="00881C81" w:rsidP="00A72A0D">
            <w:r>
              <w:t>2</w:t>
            </w:r>
          </w:p>
        </w:tc>
        <w:tc>
          <w:tcPr>
            <w:tcW w:w="900" w:type="dxa"/>
          </w:tcPr>
          <w:p w:rsidR="00881C81" w:rsidRDefault="00881C81">
            <w:r>
              <w:t>4</w:t>
            </w:r>
          </w:p>
        </w:tc>
        <w:tc>
          <w:tcPr>
            <w:tcW w:w="630" w:type="dxa"/>
          </w:tcPr>
          <w:p w:rsidR="00881C81" w:rsidRDefault="00881C81">
            <w:r>
              <w:t>4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16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11</w:t>
            </w:r>
          </w:p>
        </w:tc>
        <w:tc>
          <w:tcPr>
            <w:tcW w:w="1901" w:type="dxa"/>
          </w:tcPr>
          <w:p w:rsidR="00881C81" w:rsidRDefault="00881C81">
            <w:r>
              <w:t>Озеров Максим Евгеньевич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>
            <w:r>
              <w:t>6</w:t>
            </w:r>
          </w:p>
        </w:tc>
        <w:tc>
          <w:tcPr>
            <w:tcW w:w="900" w:type="dxa"/>
          </w:tcPr>
          <w:p w:rsidR="00881C81" w:rsidRDefault="00881C81" w:rsidP="00A31ECA">
            <w:r>
              <w:t>2</w:t>
            </w:r>
          </w:p>
        </w:tc>
        <w:tc>
          <w:tcPr>
            <w:tcW w:w="90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5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16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12.</w:t>
            </w:r>
          </w:p>
        </w:tc>
        <w:tc>
          <w:tcPr>
            <w:tcW w:w="1901" w:type="dxa"/>
          </w:tcPr>
          <w:p w:rsidR="00881C81" w:rsidRDefault="00881C81">
            <w:r>
              <w:t>Серов Владимир Алексеевич</w:t>
            </w:r>
          </w:p>
        </w:tc>
        <w:tc>
          <w:tcPr>
            <w:tcW w:w="3067" w:type="dxa"/>
          </w:tcPr>
          <w:p w:rsidR="00881C81" w:rsidRDefault="00881C81" w:rsidP="00A31ECA">
            <w:r>
              <w:t>БОУ «Комьянская СОШ»</w:t>
            </w:r>
          </w:p>
        </w:tc>
        <w:tc>
          <w:tcPr>
            <w:tcW w:w="2160" w:type="dxa"/>
          </w:tcPr>
          <w:p w:rsidR="00881C81" w:rsidRDefault="00881C81" w:rsidP="00A31ECA">
            <w:r>
              <w:t>Кириллова И.Г.</w:t>
            </w:r>
          </w:p>
        </w:tc>
        <w:tc>
          <w:tcPr>
            <w:tcW w:w="1080" w:type="dxa"/>
          </w:tcPr>
          <w:p w:rsidR="00881C81" w:rsidRDefault="00881C81">
            <w:r>
              <w:t>6</w:t>
            </w:r>
          </w:p>
        </w:tc>
        <w:tc>
          <w:tcPr>
            <w:tcW w:w="900" w:type="dxa"/>
          </w:tcPr>
          <w:p w:rsidR="00881C81" w:rsidRDefault="00881C81" w:rsidP="00A31ECA">
            <w:r>
              <w:t>0</w:t>
            </w:r>
          </w:p>
        </w:tc>
        <w:tc>
          <w:tcPr>
            <w:tcW w:w="900" w:type="dxa"/>
          </w:tcPr>
          <w:p w:rsidR="00881C81" w:rsidRDefault="00881C81">
            <w:r>
              <w:t>4</w:t>
            </w:r>
          </w:p>
        </w:tc>
        <w:tc>
          <w:tcPr>
            <w:tcW w:w="630" w:type="dxa"/>
          </w:tcPr>
          <w:p w:rsidR="00881C81" w:rsidRDefault="00881C81">
            <w:r>
              <w:t>3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13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13.</w:t>
            </w:r>
          </w:p>
        </w:tc>
        <w:tc>
          <w:tcPr>
            <w:tcW w:w="1901" w:type="dxa"/>
          </w:tcPr>
          <w:p w:rsidR="00881C81" w:rsidRDefault="00881C81">
            <w:r>
              <w:t>Виноградова Эльвира Сергеевна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№2»</w:t>
            </w:r>
          </w:p>
        </w:tc>
        <w:tc>
          <w:tcPr>
            <w:tcW w:w="2160" w:type="dxa"/>
          </w:tcPr>
          <w:p w:rsidR="00881C81" w:rsidRDefault="00881C81" w:rsidP="00D6467F">
            <w:r>
              <w:t>Андреева Е.Ф.</w:t>
            </w:r>
          </w:p>
        </w:tc>
        <w:tc>
          <w:tcPr>
            <w:tcW w:w="1080" w:type="dxa"/>
          </w:tcPr>
          <w:p w:rsidR="00881C81" w:rsidRDefault="00881C81">
            <w:r>
              <w:t>7</w:t>
            </w:r>
          </w:p>
        </w:tc>
        <w:tc>
          <w:tcPr>
            <w:tcW w:w="900" w:type="dxa"/>
          </w:tcPr>
          <w:p w:rsidR="00881C81" w:rsidRDefault="00881C81" w:rsidP="00A31ECA">
            <w:r>
              <w:t>0</w:t>
            </w:r>
          </w:p>
        </w:tc>
        <w:tc>
          <w:tcPr>
            <w:tcW w:w="900" w:type="dxa"/>
          </w:tcPr>
          <w:p w:rsidR="00881C81" w:rsidRDefault="00881C81">
            <w:r>
              <w:t>2</w:t>
            </w:r>
          </w:p>
        </w:tc>
        <w:tc>
          <w:tcPr>
            <w:tcW w:w="630" w:type="dxa"/>
          </w:tcPr>
          <w:p w:rsidR="00881C81" w:rsidRDefault="00881C81">
            <w:r>
              <w:t>4</w:t>
            </w:r>
          </w:p>
        </w:tc>
        <w:tc>
          <w:tcPr>
            <w:tcW w:w="630" w:type="dxa"/>
          </w:tcPr>
          <w:p w:rsidR="00881C81" w:rsidRDefault="00881C81">
            <w:r>
              <w:t>0</w:t>
            </w:r>
          </w:p>
        </w:tc>
        <w:tc>
          <w:tcPr>
            <w:tcW w:w="2160" w:type="dxa"/>
          </w:tcPr>
          <w:p w:rsidR="00881C81" w:rsidRDefault="00881C81">
            <w:r>
              <w:t>13</w:t>
            </w:r>
          </w:p>
        </w:tc>
      </w:tr>
      <w:tr w:rsidR="00881C81">
        <w:tc>
          <w:tcPr>
            <w:tcW w:w="540" w:type="dxa"/>
          </w:tcPr>
          <w:p w:rsidR="00881C81" w:rsidRDefault="00881C81">
            <w:r>
              <w:t>14.</w:t>
            </w:r>
          </w:p>
        </w:tc>
        <w:tc>
          <w:tcPr>
            <w:tcW w:w="1901" w:type="dxa"/>
          </w:tcPr>
          <w:p w:rsidR="00881C81" w:rsidRDefault="00881C81">
            <w:r>
              <w:t>Лебединов Игорь Алексеевич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№2»</w:t>
            </w:r>
          </w:p>
        </w:tc>
        <w:tc>
          <w:tcPr>
            <w:tcW w:w="2160" w:type="dxa"/>
          </w:tcPr>
          <w:p w:rsidR="00881C81" w:rsidRDefault="00881C81" w:rsidP="00D6467F">
            <w:r>
              <w:t>Андреева Е.Ф.</w:t>
            </w:r>
          </w:p>
        </w:tc>
        <w:tc>
          <w:tcPr>
            <w:tcW w:w="108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63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11</w:t>
            </w:r>
          </w:p>
        </w:tc>
      </w:tr>
    </w:tbl>
    <w:p w:rsidR="00881C81" w:rsidRDefault="00881C81" w:rsidP="00C52EE2"/>
    <w:p w:rsidR="00881C81" w:rsidRDefault="00881C81" w:rsidP="00C52EE2">
      <w:pPr>
        <w:tabs>
          <w:tab w:val="left" w:pos="2940"/>
        </w:tabs>
      </w:pPr>
      <w:r>
        <w:t>Заместитель председателя комиссии:__________________ / Е.Н.Иванова/</w:t>
      </w:r>
    </w:p>
    <w:p w:rsidR="00881C81" w:rsidRDefault="00881C81" w:rsidP="00C52EE2">
      <w:pPr>
        <w:tabs>
          <w:tab w:val="left" w:pos="2940"/>
        </w:tabs>
      </w:pPr>
      <w:r>
        <w:t>Члены комиссии:_______________________ /Фабричнова А.А./</w:t>
      </w:r>
    </w:p>
    <w:p w:rsidR="00881C81" w:rsidRDefault="00881C81" w:rsidP="00C52EE2">
      <w:pPr>
        <w:tabs>
          <w:tab w:val="left" w:pos="2940"/>
        </w:tabs>
      </w:pPr>
      <w:r>
        <w:t xml:space="preserve">                              _______________________ /Гаврилова Л.Н../</w:t>
      </w:r>
    </w:p>
    <w:p w:rsidR="00881C81" w:rsidRDefault="00881C81" w:rsidP="00C52EE2">
      <w:pPr>
        <w:tabs>
          <w:tab w:val="left" w:pos="2940"/>
        </w:tabs>
      </w:pPr>
      <w:r>
        <w:t xml:space="preserve">                             _______________________ /Пантелеева Н.А./</w:t>
      </w:r>
    </w:p>
    <w:p w:rsidR="00881C81" w:rsidRDefault="00881C81" w:rsidP="00C52EE2">
      <w:pPr>
        <w:tabs>
          <w:tab w:val="left" w:pos="2940"/>
        </w:tabs>
      </w:pPr>
      <w:r>
        <w:t xml:space="preserve">                             _______________________ /Сулоева А.Д./</w:t>
      </w: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130EBD">
      <w:pPr>
        <w:rPr>
          <w:b/>
          <w:bCs/>
        </w:rPr>
      </w:pPr>
      <w:r>
        <w:t xml:space="preserve">                                                       </w:t>
      </w:r>
      <w:r>
        <w:rPr>
          <w:b/>
          <w:bCs/>
        </w:rPr>
        <w:t>Итоговая ведомость</w:t>
      </w:r>
    </w:p>
    <w:p w:rsidR="00881C81" w:rsidRDefault="00881C81" w:rsidP="00130EBD">
      <w:r>
        <w:t xml:space="preserve">                   муниципального этапа Всероссийской олимпиады школьников</w:t>
      </w:r>
    </w:p>
    <w:p w:rsidR="00881C81" w:rsidRDefault="00881C81" w:rsidP="00130EBD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биологии  в   8 классе  в  2013-2014 учебном году</w:t>
      </w:r>
    </w:p>
    <w:p w:rsidR="00881C81" w:rsidRDefault="00881C81" w:rsidP="00130EBD">
      <w:pPr>
        <w:rPr>
          <w:b/>
          <w:bCs/>
        </w:rPr>
      </w:pPr>
      <w:r>
        <w:rPr>
          <w:b/>
          <w:bCs/>
        </w:rPr>
        <w:t>Максимальное количество баллов – 73.</w:t>
      </w:r>
    </w:p>
    <w:p w:rsidR="00881C81" w:rsidRDefault="00881C81" w:rsidP="00130EBD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881C81">
        <w:tc>
          <w:tcPr>
            <w:tcW w:w="540" w:type="dxa"/>
          </w:tcPr>
          <w:p w:rsidR="00881C81" w:rsidRDefault="00881C81" w:rsidP="00D6467F">
            <w:r>
              <w:t>№ п/п</w:t>
            </w:r>
          </w:p>
        </w:tc>
        <w:tc>
          <w:tcPr>
            <w:tcW w:w="1901" w:type="dxa"/>
          </w:tcPr>
          <w:p w:rsidR="00881C81" w:rsidRDefault="00881C81" w:rsidP="00D6467F">
            <w:r>
              <w:t>ФИО учащегося</w:t>
            </w:r>
          </w:p>
        </w:tc>
        <w:tc>
          <w:tcPr>
            <w:tcW w:w="3067" w:type="dxa"/>
          </w:tcPr>
          <w:p w:rsidR="00881C81" w:rsidRDefault="00881C81" w:rsidP="00D6467F">
            <w:r>
              <w:t>Наименование ОУ</w:t>
            </w:r>
          </w:p>
        </w:tc>
        <w:tc>
          <w:tcPr>
            <w:tcW w:w="2160" w:type="dxa"/>
          </w:tcPr>
          <w:p w:rsidR="00881C81" w:rsidRDefault="00881C81" w:rsidP="00D6467F">
            <w:r>
              <w:t>ФИО педагога</w:t>
            </w:r>
          </w:p>
        </w:tc>
        <w:tc>
          <w:tcPr>
            <w:tcW w:w="1080" w:type="dxa"/>
          </w:tcPr>
          <w:p w:rsidR="00881C81" w:rsidRDefault="00881C81" w:rsidP="00D6467F">
            <w:r>
              <w:t>1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4</w:t>
            </w:r>
          </w:p>
        </w:tc>
        <w:tc>
          <w:tcPr>
            <w:tcW w:w="630" w:type="dxa"/>
          </w:tcPr>
          <w:p w:rsidR="00881C81" w:rsidRDefault="00881C81" w:rsidP="00D6467F">
            <w:r>
              <w:t>5</w:t>
            </w:r>
          </w:p>
        </w:tc>
        <w:tc>
          <w:tcPr>
            <w:tcW w:w="2160" w:type="dxa"/>
          </w:tcPr>
          <w:p w:rsidR="00881C81" w:rsidRDefault="00881C81" w:rsidP="00D6467F">
            <w:r>
              <w:t>Итого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Мыльников Матвей Николаевич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t>Мыльникова О.В.</w:t>
            </w:r>
          </w:p>
        </w:tc>
        <w:tc>
          <w:tcPr>
            <w:tcW w:w="1080" w:type="dxa"/>
          </w:tcPr>
          <w:p w:rsidR="00881C81" w:rsidRDefault="00881C81" w:rsidP="00D6467F">
            <w:r>
              <w:t>23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900" w:type="dxa"/>
          </w:tcPr>
          <w:p w:rsidR="00881C81" w:rsidRDefault="00881C81" w:rsidP="00D6467F">
            <w:r>
              <w:t>7</w:t>
            </w:r>
          </w:p>
        </w:tc>
        <w:tc>
          <w:tcPr>
            <w:tcW w:w="630" w:type="dxa"/>
          </w:tcPr>
          <w:p w:rsidR="00881C81" w:rsidRDefault="00881C81" w:rsidP="00D6467F">
            <w:r>
              <w:t>18</w:t>
            </w:r>
          </w:p>
        </w:tc>
        <w:tc>
          <w:tcPr>
            <w:tcW w:w="630" w:type="dxa"/>
          </w:tcPr>
          <w:p w:rsidR="00881C81" w:rsidRDefault="00881C81" w:rsidP="00D6467F">
            <w:r>
              <w:t>4</w:t>
            </w:r>
          </w:p>
        </w:tc>
        <w:tc>
          <w:tcPr>
            <w:tcW w:w="2160" w:type="dxa"/>
          </w:tcPr>
          <w:p w:rsidR="00881C81" w:rsidRDefault="00881C81" w:rsidP="00D6467F">
            <w:r>
              <w:t>60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2.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Герасимова Юлия Михайловна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D6467F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19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13</w:t>
            </w:r>
          </w:p>
        </w:tc>
        <w:tc>
          <w:tcPr>
            <w:tcW w:w="630" w:type="dxa"/>
          </w:tcPr>
          <w:p w:rsidR="00881C81" w:rsidRDefault="00881C81" w:rsidP="00D6467F">
            <w:r>
              <w:t>4</w:t>
            </w:r>
          </w:p>
        </w:tc>
        <w:tc>
          <w:tcPr>
            <w:tcW w:w="2160" w:type="dxa"/>
          </w:tcPr>
          <w:p w:rsidR="00881C81" w:rsidRDefault="00881C81" w:rsidP="00D6467F">
            <w:r>
              <w:t>46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3.</w:t>
            </w:r>
          </w:p>
        </w:tc>
        <w:tc>
          <w:tcPr>
            <w:tcW w:w="1901" w:type="dxa"/>
          </w:tcPr>
          <w:p w:rsidR="00881C81" w:rsidRPr="00040ADD" w:rsidRDefault="00881C81" w:rsidP="00D6467F">
            <w:r>
              <w:t>Лыхина Юлия Сергеевна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D6467F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15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11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33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4.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Смирнова Екатерина Алексеевна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 xml:space="preserve">БОУ «СОШ №2 </w:t>
            </w:r>
          </w:p>
          <w:p w:rsidR="00881C81" w:rsidRPr="002E0D48" w:rsidRDefault="00881C81" w:rsidP="00D6467F">
            <w:r w:rsidRPr="002E0D48">
              <w:rPr>
                <w:sz w:val="22"/>
                <w:szCs w:val="22"/>
              </w:rPr>
              <w:t>г. Грязовца»</w:t>
            </w:r>
          </w:p>
        </w:tc>
        <w:tc>
          <w:tcPr>
            <w:tcW w:w="2160" w:type="dxa"/>
          </w:tcPr>
          <w:p w:rsidR="00881C81" w:rsidRDefault="00881C81" w:rsidP="00D6467F">
            <w:r>
              <w:t>Бабкина И.Л.</w:t>
            </w:r>
          </w:p>
        </w:tc>
        <w:tc>
          <w:tcPr>
            <w:tcW w:w="1080" w:type="dxa"/>
          </w:tcPr>
          <w:p w:rsidR="00881C81" w:rsidRDefault="00881C81" w:rsidP="00D6467F">
            <w:r>
              <w:t>14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7</w:t>
            </w:r>
          </w:p>
        </w:tc>
        <w:tc>
          <w:tcPr>
            <w:tcW w:w="630" w:type="dxa"/>
          </w:tcPr>
          <w:p w:rsidR="00881C81" w:rsidRDefault="00881C81" w:rsidP="00D6467F">
            <w:r>
              <w:t>2</w:t>
            </w:r>
          </w:p>
        </w:tc>
        <w:tc>
          <w:tcPr>
            <w:tcW w:w="2160" w:type="dxa"/>
          </w:tcPr>
          <w:p w:rsidR="00881C81" w:rsidRDefault="00881C81" w:rsidP="00D6467F">
            <w:r>
              <w:t>31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5..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Белозёрова Анастасия Александровна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 xml:space="preserve">БОУ «СОШ №2 </w:t>
            </w:r>
          </w:p>
          <w:p w:rsidR="00881C81" w:rsidRPr="002E0D48" w:rsidRDefault="00881C81" w:rsidP="00D6467F">
            <w:r w:rsidRPr="002E0D48">
              <w:rPr>
                <w:sz w:val="22"/>
                <w:szCs w:val="22"/>
              </w:rPr>
              <w:t>г. Грязовца»</w:t>
            </w:r>
          </w:p>
        </w:tc>
        <w:tc>
          <w:tcPr>
            <w:tcW w:w="2160" w:type="dxa"/>
          </w:tcPr>
          <w:p w:rsidR="00881C81" w:rsidRDefault="00881C81" w:rsidP="00D6467F">
            <w:r>
              <w:t>Бабкина И.Л.</w:t>
            </w:r>
          </w:p>
        </w:tc>
        <w:tc>
          <w:tcPr>
            <w:tcW w:w="1080" w:type="dxa"/>
          </w:tcPr>
          <w:p w:rsidR="00881C81" w:rsidRDefault="00881C81" w:rsidP="00D6467F">
            <w:r>
              <w:t>12</w:t>
            </w:r>
          </w:p>
        </w:tc>
        <w:tc>
          <w:tcPr>
            <w:tcW w:w="900" w:type="dxa"/>
          </w:tcPr>
          <w:p w:rsidR="00881C81" w:rsidRDefault="00881C81" w:rsidP="00D6467F">
            <w:r>
              <w:t>0</w:t>
            </w:r>
          </w:p>
        </w:tc>
        <w:tc>
          <w:tcPr>
            <w:tcW w:w="90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13</w:t>
            </w:r>
          </w:p>
        </w:tc>
        <w:tc>
          <w:tcPr>
            <w:tcW w:w="630" w:type="dxa"/>
          </w:tcPr>
          <w:p w:rsidR="00881C81" w:rsidRDefault="00881C81" w:rsidP="00D6467F">
            <w:r>
              <w:t>2</w:t>
            </w:r>
          </w:p>
        </w:tc>
        <w:tc>
          <w:tcPr>
            <w:tcW w:w="2160" w:type="dxa"/>
          </w:tcPr>
          <w:p w:rsidR="00881C81" w:rsidRDefault="00881C81" w:rsidP="00D6467F">
            <w:r>
              <w:t>31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6.</w:t>
            </w:r>
          </w:p>
        </w:tc>
        <w:tc>
          <w:tcPr>
            <w:tcW w:w="1901" w:type="dxa"/>
          </w:tcPr>
          <w:p w:rsidR="00881C81" w:rsidRDefault="00881C81" w:rsidP="00D6467F">
            <w:r>
              <w:t>Кузнецов Сергей Михайлович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«Сидоровская ООШ»</w:t>
            </w:r>
          </w:p>
        </w:tc>
        <w:tc>
          <w:tcPr>
            <w:tcW w:w="2160" w:type="dxa"/>
          </w:tcPr>
          <w:p w:rsidR="00881C81" w:rsidRDefault="00881C81" w:rsidP="00D6467F">
            <w:r>
              <w:t>Хабарова Л.В.</w:t>
            </w:r>
          </w:p>
        </w:tc>
        <w:tc>
          <w:tcPr>
            <w:tcW w:w="1080" w:type="dxa"/>
          </w:tcPr>
          <w:p w:rsidR="00881C81" w:rsidRDefault="00881C81" w:rsidP="00D6467F">
            <w:r>
              <w:t>11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8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29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7.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Овчинникова Таисия Викторовна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t>Мыльникова О.В.</w:t>
            </w:r>
          </w:p>
        </w:tc>
        <w:tc>
          <w:tcPr>
            <w:tcW w:w="1080" w:type="dxa"/>
          </w:tcPr>
          <w:p w:rsidR="00881C81" w:rsidRDefault="00881C81" w:rsidP="00D6467F">
            <w:r>
              <w:t>14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5</w:t>
            </w:r>
          </w:p>
        </w:tc>
        <w:tc>
          <w:tcPr>
            <w:tcW w:w="630" w:type="dxa"/>
          </w:tcPr>
          <w:p w:rsidR="00881C81" w:rsidRDefault="00881C81" w:rsidP="00D6467F">
            <w:r>
              <w:t>7</w:t>
            </w:r>
          </w:p>
        </w:tc>
        <w:tc>
          <w:tcPr>
            <w:tcW w:w="630" w:type="dxa"/>
          </w:tcPr>
          <w:p w:rsidR="00881C81" w:rsidRDefault="00881C81" w:rsidP="00D6467F">
            <w:r>
              <w:t>1</w:t>
            </w:r>
          </w:p>
        </w:tc>
        <w:tc>
          <w:tcPr>
            <w:tcW w:w="2160" w:type="dxa"/>
          </w:tcPr>
          <w:p w:rsidR="00881C81" w:rsidRDefault="00881C81" w:rsidP="00D6467F">
            <w:r>
              <w:t>29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8.</w:t>
            </w:r>
          </w:p>
        </w:tc>
        <w:tc>
          <w:tcPr>
            <w:tcW w:w="1901" w:type="dxa"/>
          </w:tcPr>
          <w:p w:rsidR="00881C81" w:rsidRDefault="00881C81" w:rsidP="00D6467F">
            <w:r>
              <w:t>Фарафонов Даниил Евгеньевич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13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5</w:t>
            </w:r>
          </w:p>
        </w:tc>
        <w:tc>
          <w:tcPr>
            <w:tcW w:w="630" w:type="dxa"/>
          </w:tcPr>
          <w:p w:rsidR="00881C81" w:rsidRDefault="00881C81" w:rsidP="00D6467F">
            <w:r>
              <w:t>2</w:t>
            </w:r>
          </w:p>
        </w:tc>
        <w:tc>
          <w:tcPr>
            <w:tcW w:w="2160" w:type="dxa"/>
          </w:tcPr>
          <w:p w:rsidR="00881C81" w:rsidRDefault="00881C81" w:rsidP="00D6467F">
            <w:r>
              <w:t>28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9.</w:t>
            </w:r>
          </w:p>
        </w:tc>
        <w:tc>
          <w:tcPr>
            <w:tcW w:w="1901" w:type="dxa"/>
          </w:tcPr>
          <w:p w:rsidR="00881C81" w:rsidRDefault="00881C81" w:rsidP="00D6467F">
            <w:r>
              <w:t>Смирнова Мария Сергеевна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«Ростиловская СОШ»</w:t>
            </w:r>
          </w:p>
        </w:tc>
        <w:tc>
          <w:tcPr>
            <w:tcW w:w="2160" w:type="dxa"/>
          </w:tcPr>
          <w:p w:rsidR="00881C81" w:rsidRDefault="00881C81" w:rsidP="00D6467F">
            <w:r>
              <w:t>Сулоева А.Д.</w:t>
            </w:r>
          </w:p>
        </w:tc>
        <w:tc>
          <w:tcPr>
            <w:tcW w:w="1080" w:type="dxa"/>
          </w:tcPr>
          <w:p w:rsidR="00881C81" w:rsidRDefault="00881C81" w:rsidP="00D6467F">
            <w:r>
              <w:t>12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5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27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10.</w:t>
            </w:r>
          </w:p>
        </w:tc>
        <w:tc>
          <w:tcPr>
            <w:tcW w:w="1901" w:type="dxa"/>
          </w:tcPr>
          <w:p w:rsidR="00881C81" w:rsidRDefault="00881C81" w:rsidP="00D6467F">
            <w:r>
              <w:t>Игнатьев Александр Сергеевич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 w:rsidP="00D6467F">
            <w:r>
              <w:t>7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7</w:t>
            </w:r>
          </w:p>
        </w:tc>
        <w:tc>
          <w:tcPr>
            <w:tcW w:w="630" w:type="dxa"/>
          </w:tcPr>
          <w:p w:rsidR="00881C81" w:rsidRDefault="00881C81" w:rsidP="00D6467F">
            <w:r>
              <w:t>8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24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11</w:t>
            </w:r>
          </w:p>
        </w:tc>
        <w:tc>
          <w:tcPr>
            <w:tcW w:w="1901" w:type="dxa"/>
          </w:tcPr>
          <w:p w:rsidR="00881C81" w:rsidRDefault="00881C81" w:rsidP="00D6467F">
            <w:r>
              <w:t>Кузьмичёва Ксения Александровна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«Ростиловская СОШ»</w:t>
            </w:r>
          </w:p>
        </w:tc>
        <w:tc>
          <w:tcPr>
            <w:tcW w:w="2160" w:type="dxa"/>
          </w:tcPr>
          <w:p w:rsidR="00881C81" w:rsidRDefault="00881C81" w:rsidP="00D6467F">
            <w:r>
              <w:t>Сулоева А.Д.</w:t>
            </w:r>
          </w:p>
        </w:tc>
        <w:tc>
          <w:tcPr>
            <w:tcW w:w="1080" w:type="dxa"/>
          </w:tcPr>
          <w:p w:rsidR="00881C81" w:rsidRDefault="00881C81" w:rsidP="00D6467F">
            <w:r>
              <w:t>11</w:t>
            </w:r>
          </w:p>
        </w:tc>
        <w:tc>
          <w:tcPr>
            <w:tcW w:w="900" w:type="dxa"/>
          </w:tcPr>
          <w:p w:rsidR="00881C81" w:rsidRDefault="00881C81" w:rsidP="00D6467F">
            <w:r>
              <w:t>0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63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21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12.</w:t>
            </w:r>
          </w:p>
        </w:tc>
        <w:tc>
          <w:tcPr>
            <w:tcW w:w="1901" w:type="dxa"/>
          </w:tcPr>
          <w:p w:rsidR="00881C81" w:rsidRDefault="00881C81" w:rsidP="00D6467F">
            <w:r>
              <w:t>Федотов Александр Витальевич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 w:rsidP="00D6467F">
            <w:r>
              <w:t>9</w:t>
            </w:r>
          </w:p>
        </w:tc>
        <w:tc>
          <w:tcPr>
            <w:tcW w:w="900" w:type="dxa"/>
          </w:tcPr>
          <w:p w:rsidR="00881C81" w:rsidRDefault="00881C81" w:rsidP="00D6467F">
            <w:r>
              <w:t>0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5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20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13.</w:t>
            </w:r>
          </w:p>
        </w:tc>
        <w:tc>
          <w:tcPr>
            <w:tcW w:w="1901" w:type="dxa"/>
          </w:tcPr>
          <w:p w:rsidR="00881C81" w:rsidRDefault="00881C81" w:rsidP="00D6467F">
            <w:r>
              <w:t>Каширина Валерия Евгеньевна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63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17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14.</w:t>
            </w:r>
          </w:p>
        </w:tc>
        <w:tc>
          <w:tcPr>
            <w:tcW w:w="1901" w:type="dxa"/>
          </w:tcPr>
          <w:p w:rsidR="00881C81" w:rsidRDefault="00881C81" w:rsidP="00D6467F">
            <w:r>
              <w:t>Шарыгин Константин Евгеньевич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«Комьянская СОШ»</w:t>
            </w:r>
          </w:p>
        </w:tc>
        <w:tc>
          <w:tcPr>
            <w:tcW w:w="2160" w:type="dxa"/>
          </w:tcPr>
          <w:p w:rsidR="00881C81" w:rsidRDefault="00881C81" w:rsidP="00D6467F">
            <w:r>
              <w:t>Кириллова И.Г.</w:t>
            </w:r>
          </w:p>
        </w:tc>
        <w:tc>
          <w:tcPr>
            <w:tcW w:w="1080" w:type="dxa"/>
          </w:tcPr>
          <w:p w:rsidR="00881C81" w:rsidRDefault="00881C81" w:rsidP="00D6467F">
            <w:r>
              <w:t>5</w:t>
            </w:r>
          </w:p>
        </w:tc>
        <w:tc>
          <w:tcPr>
            <w:tcW w:w="900" w:type="dxa"/>
          </w:tcPr>
          <w:p w:rsidR="00881C81" w:rsidRDefault="00881C81" w:rsidP="00D6467F">
            <w:r>
              <w:t>0</w:t>
            </w:r>
          </w:p>
        </w:tc>
        <w:tc>
          <w:tcPr>
            <w:tcW w:w="900" w:type="dxa"/>
          </w:tcPr>
          <w:p w:rsidR="00881C81" w:rsidRDefault="00881C81" w:rsidP="00D6467F">
            <w:r>
              <w:t>5</w:t>
            </w:r>
          </w:p>
        </w:tc>
        <w:tc>
          <w:tcPr>
            <w:tcW w:w="630" w:type="dxa"/>
          </w:tcPr>
          <w:p w:rsidR="00881C81" w:rsidRDefault="00881C81" w:rsidP="00D6467F">
            <w:r>
              <w:t>5</w:t>
            </w:r>
          </w:p>
        </w:tc>
        <w:tc>
          <w:tcPr>
            <w:tcW w:w="630" w:type="dxa"/>
          </w:tcPr>
          <w:p w:rsidR="00881C81" w:rsidRDefault="00881C81" w:rsidP="00D6467F">
            <w:r>
              <w:t>1</w:t>
            </w:r>
          </w:p>
        </w:tc>
        <w:tc>
          <w:tcPr>
            <w:tcW w:w="2160" w:type="dxa"/>
          </w:tcPr>
          <w:p w:rsidR="00881C81" w:rsidRDefault="00881C81" w:rsidP="00D6467F">
            <w:r>
              <w:t>16</w:t>
            </w:r>
          </w:p>
        </w:tc>
      </w:tr>
    </w:tbl>
    <w:p w:rsidR="00881C81" w:rsidRDefault="00881C81" w:rsidP="00130EBD"/>
    <w:p w:rsidR="00881C81" w:rsidRDefault="00881C81" w:rsidP="00130EBD">
      <w:pPr>
        <w:tabs>
          <w:tab w:val="left" w:pos="2940"/>
        </w:tabs>
      </w:pPr>
      <w:r>
        <w:t>Заместитель председателя комиссии:__________________ / Е.Н.Иванова/</w:t>
      </w:r>
    </w:p>
    <w:p w:rsidR="00881C81" w:rsidRDefault="00881C81" w:rsidP="00130EBD">
      <w:pPr>
        <w:tabs>
          <w:tab w:val="left" w:pos="2940"/>
        </w:tabs>
      </w:pPr>
      <w:r>
        <w:t>Члены комиссии:_______________________ /Фабричнова А.А./</w:t>
      </w:r>
    </w:p>
    <w:p w:rsidR="00881C81" w:rsidRDefault="00881C81" w:rsidP="00130EBD">
      <w:pPr>
        <w:tabs>
          <w:tab w:val="left" w:pos="2940"/>
        </w:tabs>
      </w:pPr>
      <w:r>
        <w:t xml:space="preserve">                              _______________________ /Гаврилова Л.Н../</w:t>
      </w:r>
    </w:p>
    <w:p w:rsidR="00881C81" w:rsidRDefault="00881C81" w:rsidP="00130EBD">
      <w:pPr>
        <w:tabs>
          <w:tab w:val="left" w:pos="2940"/>
        </w:tabs>
      </w:pPr>
      <w:r>
        <w:t xml:space="preserve">                             _______________________ /Пантелеева Н.А./</w:t>
      </w:r>
    </w:p>
    <w:p w:rsidR="00881C81" w:rsidRDefault="00881C81" w:rsidP="00130EBD">
      <w:pPr>
        <w:tabs>
          <w:tab w:val="left" w:pos="2940"/>
        </w:tabs>
      </w:pPr>
      <w:r>
        <w:t xml:space="preserve">                             _______________________ /Сулоева А.Д./</w:t>
      </w: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77530D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Итоговая ведомость</w:t>
      </w:r>
    </w:p>
    <w:p w:rsidR="00881C81" w:rsidRDefault="00881C81" w:rsidP="0077530D">
      <w:r>
        <w:t xml:space="preserve">                   муниципального этапа Всероссийской олимпиады школьников</w:t>
      </w:r>
    </w:p>
    <w:p w:rsidR="00881C81" w:rsidRDefault="00881C81" w:rsidP="0077530D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биологии  в   9 классе  в  2013-2014 учебном году</w:t>
      </w:r>
    </w:p>
    <w:p w:rsidR="00881C81" w:rsidRDefault="00881C81" w:rsidP="0077530D">
      <w:pPr>
        <w:rPr>
          <w:b/>
          <w:bCs/>
        </w:rPr>
      </w:pPr>
      <w:r>
        <w:rPr>
          <w:b/>
          <w:bCs/>
        </w:rPr>
        <w:t>Максимальное количество баллов – 107.</w:t>
      </w:r>
    </w:p>
    <w:p w:rsidR="00881C81" w:rsidRDefault="00881C81" w:rsidP="0077530D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881C81">
        <w:tc>
          <w:tcPr>
            <w:tcW w:w="540" w:type="dxa"/>
          </w:tcPr>
          <w:p w:rsidR="00881C81" w:rsidRDefault="00881C81" w:rsidP="00D6467F">
            <w:r>
              <w:t>№ п/п</w:t>
            </w:r>
          </w:p>
        </w:tc>
        <w:tc>
          <w:tcPr>
            <w:tcW w:w="1901" w:type="dxa"/>
          </w:tcPr>
          <w:p w:rsidR="00881C81" w:rsidRDefault="00881C81" w:rsidP="00D6467F">
            <w:r>
              <w:t>ФИО учащегося</w:t>
            </w:r>
          </w:p>
        </w:tc>
        <w:tc>
          <w:tcPr>
            <w:tcW w:w="3067" w:type="dxa"/>
          </w:tcPr>
          <w:p w:rsidR="00881C81" w:rsidRDefault="00881C81" w:rsidP="00D6467F">
            <w:r>
              <w:t>Наименование ОУ</w:t>
            </w:r>
          </w:p>
        </w:tc>
        <w:tc>
          <w:tcPr>
            <w:tcW w:w="2160" w:type="dxa"/>
          </w:tcPr>
          <w:p w:rsidR="00881C81" w:rsidRDefault="00881C81" w:rsidP="00D6467F">
            <w:r>
              <w:t>ФИО педагога</w:t>
            </w:r>
          </w:p>
        </w:tc>
        <w:tc>
          <w:tcPr>
            <w:tcW w:w="1080" w:type="dxa"/>
          </w:tcPr>
          <w:p w:rsidR="00881C81" w:rsidRDefault="00881C81" w:rsidP="00D6467F">
            <w:r>
              <w:t>1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4</w:t>
            </w:r>
          </w:p>
        </w:tc>
        <w:tc>
          <w:tcPr>
            <w:tcW w:w="630" w:type="dxa"/>
          </w:tcPr>
          <w:p w:rsidR="00881C81" w:rsidRDefault="00881C81" w:rsidP="00D6467F">
            <w:r>
              <w:t>5</w:t>
            </w:r>
          </w:p>
        </w:tc>
        <w:tc>
          <w:tcPr>
            <w:tcW w:w="2160" w:type="dxa"/>
          </w:tcPr>
          <w:p w:rsidR="00881C81" w:rsidRDefault="00881C81" w:rsidP="00D6467F">
            <w:r>
              <w:t>Итого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Дворецкая Анна Валерьевна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rPr>
                <w:sz w:val="22"/>
                <w:szCs w:val="22"/>
              </w:rPr>
              <w:t>Смирнова Е.В.</w:t>
            </w:r>
          </w:p>
        </w:tc>
        <w:tc>
          <w:tcPr>
            <w:tcW w:w="1080" w:type="dxa"/>
          </w:tcPr>
          <w:p w:rsidR="00881C81" w:rsidRDefault="00881C81" w:rsidP="00D6467F">
            <w:r>
              <w:t>19</w:t>
            </w:r>
          </w:p>
        </w:tc>
        <w:tc>
          <w:tcPr>
            <w:tcW w:w="900" w:type="dxa"/>
          </w:tcPr>
          <w:p w:rsidR="00881C81" w:rsidRDefault="00881C81" w:rsidP="00D6467F">
            <w:r>
              <w:t>10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630" w:type="dxa"/>
          </w:tcPr>
          <w:p w:rsidR="00881C81" w:rsidRDefault="00881C81" w:rsidP="00D6467F">
            <w:r>
              <w:t>19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60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2.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Андреева Анастасия Александровна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 xml:space="preserve">БОУ «СОШ №2 </w:t>
            </w:r>
          </w:p>
          <w:p w:rsidR="00881C81" w:rsidRPr="002E0D48" w:rsidRDefault="00881C81" w:rsidP="00D6467F">
            <w:r w:rsidRPr="002E0D48">
              <w:rPr>
                <w:sz w:val="22"/>
                <w:szCs w:val="22"/>
              </w:rPr>
              <w:t>г. Грязовца»</w:t>
            </w:r>
          </w:p>
        </w:tc>
        <w:tc>
          <w:tcPr>
            <w:tcW w:w="2160" w:type="dxa"/>
          </w:tcPr>
          <w:p w:rsidR="00881C81" w:rsidRDefault="00881C81" w:rsidP="00D6467F">
            <w:r>
              <w:t>Бабкина И.Л.</w:t>
            </w:r>
          </w:p>
        </w:tc>
        <w:tc>
          <w:tcPr>
            <w:tcW w:w="1080" w:type="dxa"/>
          </w:tcPr>
          <w:p w:rsidR="00881C81" w:rsidRDefault="00881C81" w:rsidP="00D6467F">
            <w:r>
              <w:t>20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10</w:t>
            </w:r>
          </w:p>
        </w:tc>
        <w:tc>
          <w:tcPr>
            <w:tcW w:w="630" w:type="dxa"/>
          </w:tcPr>
          <w:p w:rsidR="00881C81" w:rsidRDefault="00881C81" w:rsidP="00D6467F">
            <w:r>
              <w:t>18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54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3.</w:t>
            </w:r>
          </w:p>
        </w:tc>
        <w:tc>
          <w:tcPr>
            <w:tcW w:w="1901" w:type="dxa"/>
          </w:tcPr>
          <w:p w:rsidR="00881C81" w:rsidRPr="00040ADD" w:rsidRDefault="00881C81" w:rsidP="00D6467F">
            <w:r>
              <w:t>Маркова Влада Александровна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D6467F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21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630" w:type="dxa"/>
          </w:tcPr>
          <w:p w:rsidR="00881C81" w:rsidRDefault="00881C81" w:rsidP="00D6467F">
            <w:r>
              <w:t>18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53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4.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Рубцова Яна Алексеевна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rPr>
                <w:sz w:val="22"/>
                <w:szCs w:val="22"/>
              </w:rPr>
              <w:t>Смирнова Е.В.</w:t>
            </w:r>
          </w:p>
        </w:tc>
        <w:tc>
          <w:tcPr>
            <w:tcW w:w="1080" w:type="dxa"/>
          </w:tcPr>
          <w:p w:rsidR="00881C81" w:rsidRDefault="00881C81" w:rsidP="00D6467F">
            <w:r>
              <w:t>19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900" w:type="dxa"/>
          </w:tcPr>
          <w:p w:rsidR="00881C81" w:rsidRDefault="00881C81" w:rsidP="00D6467F">
            <w:r>
              <w:t>9</w:t>
            </w:r>
          </w:p>
        </w:tc>
        <w:tc>
          <w:tcPr>
            <w:tcW w:w="630" w:type="dxa"/>
          </w:tcPr>
          <w:p w:rsidR="00881C81" w:rsidRDefault="00881C81" w:rsidP="00D6467F">
            <w:r>
              <w:t>17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53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5..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Смирнов Евгений Вячеславович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rPr>
                <w:sz w:val="22"/>
                <w:szCs w:val="22"/>
              </w:rPr>
              <w:t>Смирнова Е.В.</w:t>
            </w:r>
          </w:p>
        </w:tc>
        <w:tc>
          <w:tcPr>
            <w:tcW w:w="1080" w:type="dxa"/>
          </w:tcPr>
          <w:p w:rsidR="00881C81" w:rsidRDefault="00881C81" w:rsidP="00D6467F">
            <w:r>
              <w:t>20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630" w:type="dxa"/>
          </w:tcPr>
          <w:p w:rsidR="00881C81" w:rsidRDefault="00881C81" w:rsidP="00D6467F">
            <w:r>
              <w:t>11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51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6.</w:t>
            </w:r>
          </w:p>
        </w:tc>
        <w:tc>
          <w:tcPr>
            <w:tcW w:w="1901" w:type="dxa"/>
          </w:tcPr>
          <w:p w:rsidR="00881C81" w:rsidRDefault="00881C81" w:rsidP="00D6467F">
            <w:r>
              <w:t>Левашова Ирина Сергеевна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17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9</w:t>
            </w:r>
          </w:p>
        </w:tc>
        <w:tc>
          <w:tcPr>
            <w:tcW w:w="630" w:type="dxa"/>
          </w:tcPr>
          <w:p w:rsidR="00881C81" w:rsidRDefault="00881C81" w:rsidP="00D6467F">
            <w:r>
              <w:t>15</w:t>
            </w:r>
          </w:p>
        </w:tc>
        <w:tc>
          <w:tcPr>
            <w:tcW w:w="630" w:type="dxa"/>
          </w:tcPr>
          <w:p w:rsidR="00881C81" w:rsidRDefault="00881C81" w:rsidP="00D6467F">
            <w:r>
              <w:t>1</w:t>
            </w:r>
          </w:p>
        </w:tc>
        <w:tc>
          <w:tcPr>
            <w:tcW w:w="2160" w:type="dxa"/>
          </w:tcPr>
          <w:p w:rsidR="00881C81" w:rsidRDefault="00881C81" w:rsidP="00D6467F">
            <w:r>
              <w:t>46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7.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Шестунина Ксения Васильевна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12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11</w:t>
            </w:r>
          </w:p>
        </w:tc>
        <w:tc>
          <w:tcPr>
            <w:tcW w:w="630" w:type="dxa"/>
          </w:tcPr>
          <w:p w:rsidR="00881C81" w:rsidRDefault="00881C81" w:rsidP="00D6467F">
            <w:r>
              <w:t>14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43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8.</w:t>
            </w:r>
          </w:p>
        </w:tc>
        <w:tc>
          <w:tcPr>
            <w:tcW w:w="1901" w:type="dxa"/>
          </w:tcPr>
          <w:p w:rsidR="00881C81" w:rsidRDefault="00881C81" w:rsidP="00D6467F">
            <w:r>
              <w:t>Курак Илья Александрович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rPr>
                <w:sz w:val="22"/>
                <w:szCs w:val="22"/>
              </w:rPr>
              <w:t>Смирнова Е.В.</w:t>
            </w:r>
          </w:p>
        </w:tc>
        <w:tc>
          <w:tcPr>
            <w:tcW w:w="1080" w:type="dxa"/>
          </w:tcPr>
          <w:p w:rsidR="00881C81" w:rsidRDefault="00881C81" w:rsidP="00D6467F">
            <w:r>
              <w:t>15</w:t>
            </w:r>
          </w:p>
        </w:tc>
        <w:tc>
          <w:tcPr>
            <w:tcW w:w="900" w:type="dxa"/>
          </w:tcPr>
          <w:p w:rsidR="00881C81" w:rsidRDefault="00881C81" w:rsidP="00D6467F">
            <w:r>
              <w:t>0</w:t>
            </w:r>
          </w:p>
        </w:tc>
        <w:tc>
          <w:tcPr>
            <w:tcW w:w="900" w:type="dxa"/>
          </w:tcPr>
          <w:p w:rsidR="00881C81" w:rsidRDefault="00881C81" w:rsidP="00D6467F">
            <w:r>
              <w:t>7</w:t>
            </w:r>
          </w:p>
        </w:tc>
        <w:tc>
          <w:tcPr>
            <w:tcW w:w="630" w:type="dxa"/>
          </w:tcPr>
          <w:p w:rsidR="00881C81" w:rsidRDefault="00881C81" w:rsidP="00D6467F">
            <w:r>
              <w:t>15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37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9.</w:t>
            </w:r>
          </w:p>
        </w:tc>
        <w:tc>
          <w:tcPr>
            <w:tcW w:w="1901" w:type="dxa"/>
          </w:tcPr>
          <w:p w:rsidR="00881C81" w:rsidRDefault="00881C81" w:rsidP="00D6467F">
            <w:r>
              <w:t>Смирнова Надежда Игоревна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«Ростиловская СОШ»</w:t>
            </w:r>
          </w:p>
        </w:tc>
        <w:tc>
          <w:tcPr>
            <w:tcW w:w="2160" w:type="dxa"/>
          </w:tcPr>
          <w:p w:rsidR="00881C81" w:rsidRDefault="00881C81" w:rsidP="00D6467F">
            <w:r>
              <w:t>Сулоева А.Д.</w:t>
            </w:r>
          </w:p>
        </w:tc>
        <w:tc>
          <w:tcPr>
            <w:tcW w:w="1080" w:type="dxa"/>
          </w:tcPr>
          <w:p w:rsidR="00881C81" w:rsidRDefault="00881C81" w:rsidP="00D6467F">
            <w:r>
              <w:t>7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630" w:type="dxa"/>
          </w:tcPr>
          <w:p w:rsidR="00881C81" w:rsidRDefault="00881C81" w:rsidP="00D6467F">
            <w:r>
              <w:t>9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28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10.</w:t>
            </w:r>
          </w:p>
        </w:tc>
        <w:tc>
          <w:tcPr>
            <w:tcW w:w="1901" w:type="dxa"/>
          </w:tcPr>
          <w:p w:rsidR="00881C81" w:rsidRDefault="00881C81" w:rsidP="00D6467F">
            <w:r>
              <w:t>Запруднова Анастасия Андреевна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D6467F">
            <w:r>
              <w:t>Космачёва И.Н.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14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20</w:t>
            </w:r>
          </w:p>
        </w:tc>
      </w:tr>
    </w:tbl>
    <w:p w:rsidR="00881C81" w:rsidRDefault="00881C81" w:rsidP="0077530D"/>
    <w:p w:rsidR="00881C81" w:rsidRDefault="00881C81" w:rsidP="0077530D">
      <w:pPr>
        <w:tabs>
          <w:tab w:val="left" w:pos="2940"/>
        </w:tabs>
      </w:pPr>
      <w:r>
        <w:t>Заместитель председателя комиссии:__________________ / Е.Н.Иванова/</w:t>
      </w:r>
    </w:p>
    <w:p w:rsidR="00881C81" w:rsidRDefault="00881C81" w:rsidP="0077530D">
      <w:pPr>
        <w:tabs>
          <w:tab w:val="left" w:pos="2940"/>
        </w:tabs>
      </w:pPr>
      <w:r>
        <w:t>Члены комиссии:_______________________ /Фабричнова А.А./</w:t>
      </w:r>
    </w:p>
    <w:p w:rsidR="00881C81" w:rsidRDefault="00881C81" w:rsidP="0077530D">
      <w:pPr>
        <w:tabs>
          <w:tab w:val="left" w:pos="2940"/>
        </w:tabs>
      </w:pPr>
      <w:r>
        <w:t xml:space="preserve">                              _______________________ /Гаврилова Л.Н../</w:t>
      </w:r>
    </w:p>
    <w:p w:rsidR="00881C81" w:rsidRDefault="00881C81" w:rsidP="0077530D">
      <w:pPr>
        <w:tabs>
          <w:tab w:val="left" w:pos="2940"/>
        </w:tabs>
      </w:pPr>
      <w:r>
        <w:t xml:space="preserve">                             _______________________ /Пантелеева Н.А./</w:t>
      </w:r>
    </w:p>
    <w:p w:rsidR="00881C81" w:rsidRDefault="00881C81" w:rsidP="0077530D">
      <w:pPr>
        <w:tabs>
          <w:tab w:val="left" w:pos="2940"/>
        </w:tabs>
      </w:pPr>
      <w:r>
        <w:t xml:space="preserve">                             _______________________ /Сулоева А.Д./</w:t>
      </w:r>
    </w:p>
    <w:p w:rsidR="00881C81" w:rsidRDefault="00881C81" w:rsidP="0077530D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F83481">
      <w:pPr>
        <w:rPr>
          <w:b/>
          <w:bCs/>
        </w:rPr>
      </w:pPr>
      <w:r>
        <w:tab/>
      </w:r>
      <w:r>
        <w:rPr>
          <w:b/>
          <w:bCs/>
        </w:rPr>
        <w:t xml:space="preserve">                                                                      Итоговая ведомость</w:t>
      </w:r>
    </w:p>
    <w:p w:rsidR="00881C81" w:rsidRDefault="00881C81" w:rsidP="00F83481">
      <w:r>
        <w:t xml:space="preserve">                   муниципального этапа Всероссийской олимпиады школьников</w:t>
      </w:r>
    </w:p>
    <w:p w:rsidR="00881C81" w:rsidRDefault="00881C81" w:rsidP="00F83481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биологии  в   10 классе  в  2013-2014 учебном году</w:t>
      </w:r>
    </w:p>
    <w:p w:rsidR="00881C81" w:rsidRDefault="00881C81" w:rsidP="00F83481">
      <w:pPr>
        <w:rPr>
          <w:b/>
          <w:bCs/>
        </w:rPr>
      </w:pPr>
      <w:r>
        <w:rPr>
          <w:b/>
          <w:bCs/>
        </w:rPr>
        <w:t>Максимальное количество баллов – 127.</w:t>
      </w:r>
    </w:p>
    <w:p w:rsidR="00881C81" w:rsidRDefault="00881C81" w:rsidP="00F8348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881C81">
        <w:tc>
          <w:tcPr>
            <w:tcW w:w="540" w:type="dxa"/>
          </w:tcPr>
          <w:p w:rsidR="00881C81" w:rsidRDefault="00881C81" w:rsidP="00D6467F">
            <w:r>
              <w:t>№ п/п</w:t>
            </w:r>
          </w:p>
        </w:tc>
        <w:tc>
          <w:tcPr>
            <w:tcW w:w="1901" w:type="dxa"/>
          </w:tcPr>
          <w:p w:rsidR="00881C81" w:rsidRDefault="00881C81" w:rsidP="00D6467F">
            <w:r>
              <w:t>ФИО учащегося</w:t>
            </w:r>
          </w:p>
        </w:tc>
        <w:tc>
          <w:tcPr>
            <w:tcW w:w="3067" w:type="dxa"/>
          </w:tcPr>
          <w:p w:rsidR="00881C81" w:rsidRDefault="00881C81" w:rsidP="00D6467F">
            <w:r>
              <w:t>Наименование ОУ</w:t>
            </w:r>
          </w:p>
        </w:tc>
        <w:tc>
          <w:tcPr>
            <w:tcW w:w="2160" w:type="dxa"/>
          </w:tcPr>
          <w:p w:rsidR="00881C81" w:rsidRDefault="00881C81" w:rsidP="00D6467F">
            <w:r>
              <w:t>ФИО педагога</w:t>
            </w:r>
          </w:p>
        </w:tc>
        <w:tc>
          <w:tcPr>
            <w:tcW w:w="1080" w:type="dxa"/>
          </w:tcPr>
          <w:p w:rsidR="00881C81" w:rsidRDefault="00881C81" w:rsidP="00D6467F">
            <w:r>
              <w:t>1</w:t>
            </w:r>
          </w:p>
        </w:tc>
        <w:tc>
          <w:tcPr>
            <w:tcW w:w="900" w:type="dxa"/>
          </w:tcPr>
          <w:p w:rsidR="00881C81" w:rsidRDefault="00881C81" w:rsidP="00D6467F">
            <w:r>
              <w:t>2</w:t>
            </w:r>
          </w:p>
        </w:tc>
        <w:tc>
          <w:tcPr>
            <w:tcW w:w="900" w:type="dxa"/>
          </w:tcPr>
          <w:p w:rsidR="00881C81" w:rsidRDefault="00881C81" w:rsidP="00D6467F">
            <w:r>
              <w:t>3</w:t>
            </w:r>
          </w:p>
        </w:tc>
        <w:tc>
          <w:tcPr>
            <w:tcW w:w="630" w:type="dxa"/>
          </w:tcPr>
          <w:p w:rsidR="00881C81" w:rsidRDefault="00881C81" w:rsidP="00D6467F">
            <w:r>
              <w:t>4</w:t>
            </w:r>
          </w:p>
        </w:tc>
        <w:tc>
          <w:tcPr>
            <w:tcW w:w="630" w:type="dxa"/>
          </w:tcPr>
          <w:p w:rsidR="00881C81" w:rsidRDefault="00881C81" w:rsidP="00D6467F">
            <w:r>
              <w:t>5</w:t>
            </w:r>
          </w:p>
        </w:tc>
        <w:tc>
          <w:tcPr>
            <w:tcW w:w="2160" w:type="dxa"/>
          </w:tcPr>
          <w:p w:rsidR="00881C81" w:rsidRDefault="00881C81" w:rsidP="00D6467F">
            <w:r>
              <w:t>Итого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Куликова Анастасия Дмитриевна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«Слободская СОШ им. Г.Н.Пономарева»</w:t>
            </w:r>
          </w:p>
        </w:tc>
        <w:tc>
          <w:tcPr>
            <w:tcW w:w="2160" w:type="dxa"/>
          </w:tcPr>
          <w:p w:rsidR="00881C81" w:rsidRDefault="00881C81" w:rsidP="00D6467F">
            <w:r>
              <w:t>Нуждин С.А.</w:t>
            </w:r>
          </w:p>
        </w:tc>
        <w:tc>
          <w:tcPr>
            <w:tcW w:w="1080" w:type="dxa"/>
          </w:tcPr>
          <w:p w:rsidR="00881C81" w:rsidRDefault="00881C81" w:rsidP="00D6467F">
            <w:r>
              <w:t>28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900" w:type="dxa"/>
          </w:tcPr>
          <w:p w:rsidR="00881C81" w:rsidRDefault="00881C81" w:rsidP="00D6467F">
            <w:r>
              <w:t>15</w:t>
            </w:r>
          </w:p>
        </w:tc>
        <w:tc>
          <w:tcPr>
            <w:tcW w:w="630" w:type="dxa"/>
          </w:tcPr>
          <w:p w:rsidR="00881C81" w:rsidRDefault="00881C81" w:rsidP="00D6467F">
            <w:r>
              <w:t>27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78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2.</w:t>
            </w:r>
          </w:p>
        </w:tc>
        <w:tc>
          <w:tcPr>
            <w:tcW w:w="1901" w:type="dxa"/>
          </w:tcPr>
          <w:p w:rsidR="00881C81" w:rsidRPr="00040ADD" w:rsidRDefault="00881C81" w:rsidP="00D6467F">
            <w:r>
              <w:t>Подгорнова Александра Сергеевна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«Слободская СОШ им. Г.Н.Пономарева»</w:t>
            </w:r>
          </w:p>
        </w:tc>
        <w:tc>
          <w:tcPr>
            <w:tcW w:w="2160" w:type="dxa"/>
          </w:tcPr>
          <w:p w:rsidR="00881C81" w:rsidRDefault="00881C81" w:rsidP="00D6467F">
            <w:r>
              <w:t>Нуждин С.А.</w:t>
            </w:r>
          </w:p>
        </w:tc>
        <w:tc>
          <w:tcPr>
            <w:tcW w:w="1080" w:type="dxa"/>
          </w:tcPr>
          <w:p w:rsidR="00881C81" w:rsidRDefault="00881C81" w:rsidP="00D6467F">
            <w:r>
              <w:t>27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900" w:type="dxa"/>
          </w:tcPr>
          <w:p w:rsidR="00881C81" w:rsidRDefault="00881C81" w:rsidP="00D6467F">
            <w:r>
              <w:t>14</w:t>
            </w:r>
          </w:p>
        </w:tc>
        <w:tc>
          <w:tcPr>
            <w:tcW w:w="630" w:type="dxa"/>
          </w:tcPr>
          <w:p w:rsidR="00881C81" w:rsidRDefault="00881C81" w:rsidP="00D6467F">
            <w:r>
              <w:t>23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72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3.</w:t>
            </w:r>
          </w:p>
        </w:tc>
        <w:tc>
          <w:tcPr>
            <w:tcW w:w="1901" w:type="dxa"/>
          </w:tcPr>
          <w:p w:rsidR="00881C81" w:rsidRPr="00040ADD" w:rsidRDefault="00881C81" w:rsidP="00D6467F">
            <w:r>
              <w:t>Конькова Наталья Владимировна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rPr>
                <w:sz w:val="22"/>
                <w:szCs w:val="22"/>
              </w:rPr>
              <w:t>Смирнова Е.В.</w:t>
            </w:r>
          </w:p>
        </w:tc>
        <w:tc>
          <w:tcPr>
            <w:tcW w:w="1080" w:type="dxa"/>
          </w:tcPr>
          <w:p w:rsidR="00881C81" w:rsidRDefault="00881C81" w:rsidP="00D6467F">
            <w:r>
              <w:t>24</w:t>
            </w:r>
          </w:p>
        </w:tc>
        <w:tc>
          <w:tcPr>
            <w:tcW w:w="900" w:type="dxa"/>
          </w:tcPr>
          <w:p w:rsidR="00881C81" w:rsidRDefault="00881C81" w:rsidP="00D6467F">
            <w:r>
              <w:t>14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630" w:type="dxa"/>
          </w:tcPr>
          <w:p w:rsidR="00881C81" w:rsidRDefault="00881C81" w:rsidP="00D6467F">
            <w:r>
              <w:t>16</w:t>
            </w:r>
          </w:p>
        </w:tc>
        <w:tc>
          <w:tcPr>
            <w:tcW w:w="630" w:type="dxa"/>
          </w:tcPr>
          <w:p w:rsidR="00881C81" w:rsidRDefault="00881C81" w:rsidP="00D6467F">
            <w:r>
              <w:t>1</w:t>
            </w:r>
          </w:p>
        </w:tc>
        <w:tc>
          <w:tcPr>
            <w:tcW w:w="2160" w:type="dxa"/>
          </w:tcPr>
          <w:p w:rsidR="00881C81" w:rsidRDefault="00881C81" w:rsidP="00D6467F">
            <w:r>
              <w:t>70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4.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Бабукина Ксения Константиновна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D6467F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28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630" w:type="dxa"/>
          </w:tcPr>
          <w:p w:rsidR="00881C81" w:rsidRDefault="00881C81" w:rsidP="00D6467F">
            <w:r>
              <w:t>21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69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5..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Демидова Алёна Александровна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rPr>
                <w:sz w:val="22"/>
                <w:szCs w:val="22"/>
              </w:rPr>
              <w:t>Смирнова Е.В.</w:t>
            </w:r>
          </w:p>
        </w:tc>
        <w:tc>
          <w:tcPr>
            <w:tcW w:w="1080" w:type="dxa"/>
          </w:tcPr>
          <w:p w:rsidR="00881C81" w:rsidRDefault="00881C81" w:rsidP="00D6467F">
            <w:r>
              <w:t>20</w:t>
            </w:r>
          </w:p>
        </w:tc>
        <w:tc>
          <w:tcPr>
            <w:tcW w:w="900" w:type="dxa"/>
          </w:tcPr>
          <w:p w:rsidR="00881C81" w:rsidRDefault="00881C81" w:rsidP="00D6467F">
            <w:r>
              <w:t>10</w:t>
            </w:r>
          </w:p>
        </w:tc>
        <w:tc>
          <w:tcPr>
            <w:tcW w:w="900" w:type="dxa"/>
          </w:tcPr>
          <w:p w:rsidR="00881C81" w:rsidRDefault="00881C81" w:rsidP="00D6467F">
            <w:r>
              <w:t>14</w:t>
            </w:r>
          </w:p>
        </w:tc>
        <w:tc>
          <w:tcPr>
            <w:tcW w:w="630" w:type="dxa"/>
          </w:tcPr>
          <w:p w:rsidR="00881C81" w:rsidRDefault="00881C81" w:rsidP="00D6467F">
            <w:r>
              <w:t>24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68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6.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Балашова Татьяна Сергеевна</w:t>
            </w:r>
          </w:p>
        </w:tc>
        <w:tc>
          <w:tcPr>
            <w:tcW w:w="3067" w:type="dxa"/>
          </w:tcPr>
          <w:p w:rsidR="00881C81" w:rsidRDefault="00881C81" w:rsidP="00D6467F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D6467F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26</w:t>
            </w:r>
          </w:p>
        </w:tc>
        <w:tc>
          <w:tcPr>
            <w:tcW w:w="900" w:type="dxa"/>
          </w:tcPr>
          <w:p w:rsidR="00881C81" w:rsidRDefault="00881C81" w:rsidP="00D6467F">
            <w:r>
              <w:t>10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630" w:type="dxa"/>
          </w:tcPr>
          <w:p w:rsidR="00881C81" w:rsidRDefault="00881C81" w:rsidP="00D6467F">
            <w:r>
              <w:t>19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67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7.</w:t>
            </w:r>
          </w:p>
        </w:tc>
        <w:tc>
          <w:tcPr>
            <w:tcW w:w="1901" w:type="dxa"/>
          </w:tcPr>
          <w:p w:rsidR="00881C81" w:rsidRPr="002E0D48" w:rsidRDefault="00881C81" w:rsidP="00D6467F">
            <w:r>
              <w:t>Ершов Максим Андреевич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Pr="002E0D48" w:rsidRDefault="00881C81" w:rsidP="00D6467F">
            <w:r>
              <w:rPr>
                <w:sz w:val="22"/>
                <w:szCs w:val="22"/>
              </w:rPr>
              <w:t>Смирнова Е.В.</w:t>
            </w:r>
          </w:p>
        </w:tc>
        <w:tc>
          <w:tcPr>
            <w:tcW w:w="1080" w:type="dxa"/>
          </w:tcPr>
          <w:p w:rsidR="00881C81" w:rsidRDefault="00881C81" w:rsidP="00D6467F">
            <w:r>
              <w:t>25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11</w:t>
            </w:r>
          </w:p>
        </w:tc>
        <w:tc>
          <w:tcPr>
            <w:tcW w:w="630" w:type="dxa"/>
          </w:tcPr>
          <w:p w:rsidR="00881C81" w:rsidRDefault="00881C81" w:rsidP="00D6467F">
            <w:r>
              <w:t>22</w:t>
            </w:r>
          </w:p>
        </w:tc>
        <w:tc>
          <w:tcPr>
            <w:tcW w:w="630" w:type="dxa"/>
          </w:tcPr>
          <w:p w:rsidR="00881C81" w:rsidRDefault="00881C81" w:rsidP="00D6467F">
            <w:r>
              <w:t>0,5</w:t>
            </w:r>
          </w:p>
        </w:tc>
        <w:tc>
          <w:tcPr>
            <w:tcW w:w="2160" w:type="dxa"/>
          </w:tcPr>
          <w:p w:rsidR="00881C81" w:rsidRDefault="00881C81" w:rsidP="00D6467F">
            <w:r>
              <w:t>64,5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8.</w:t>
            </w:r>
          </w:p>
        </w:tc>
        <w:tc>
          <w:tcPr>
            <w:tcW w:w="1901" w:type="dxa"/>
          </w:tcPr>
          <w:p w:rsidR="00881C81" w:rsidRDefault="00881C81" w:rsidP="00D6467F">
            <w:r>
              <w:t>Смирнов Сергей Александрович</w:t>
            </w:r>
          </w:p>
        </w:tc>
        <w:tc>
          <w:tcPr>
            <w:tcW w:w="3067" w:type="dxa"/>
          </w:tcPr>
          <w:p w:rsidR="00881C81" w:rsidRPr="002E0D48" w:rsidRDefault="00881C81" w:rsidP="00D6467F">
            <w:r w:rsidRPr="002E0D48">
              <w:rPr>
                <w:sz w:val="22"/>
                <w:szCs w:val="22"/>
              </w:rPr>
              <w:t xml:space="preserve">БОУ «СОШ №2 </w:t>
            </w:r>
          </w:p>
          <w:p w:rsidR="00881C81" w:rsidRPr="002E0D48" w:rsidRDefault="00881C81" w:rsidP="00D6467F">
            <w:r w:rsidRPr="002E0D48">
              <w:rPr>
                <w:sz w:val="22"/>
                <w:szCs w:val="22"/>
              </w:rPr>
              <w:t>г. Грязовца»</w:t>
            </w:r>
          </w:p>
        </w:tc>
        <w:tc>
          <w:tcPr>
            <w:tcW w:w="2160" w:type="dxa"/>
          </w:tcPr>
          <w:p w:rsidR="00881C81" w:rsidRDefault="00881C81" w:rsidP="00D6467F">
            <w:r>
              <w:t>Фабричнова А.А.</w:t>
            </w:r>
          </w:p>
        </w:tc>
        <w:tc>
          <w:tcPr>
            <w:tcW w:w="1080" w:type="dxa"/>
          </w:tcPr>
          <w:p w:rsidR="00881C81" w:rsidRDefault="00881C81" w:rsidP="00D6467F">
            <w:r>
              <w:t>25</w:t>
            </w:r>
          </w:p>
        </w:tc>
        <w:tc>
          <w:tcPr>
            <w:tcW w:w="900" w:type="dxa"/>
          </w:tcPr>
          <w:p w:rsidR="00881C81" w:rsidRDefault="00881C81" w:rsidP="00D6467F">
            <w:r>
              <w:t>10</w:t>
            </w:r>
          </w:p>
        </w:tc>
        <w:tc>
          <w:tcPr>
            <w:tcW w:w="900" w:type="dxa"/>
          </w:tcPr>
          <w:p w:rsidR="00881C81" w:rsidRDefault="00881C81" w:rsidP="00D6467F">
            <w:r>
              <w:t>9</w:t>
            </w:r>
          </w:p>
        </w:tc>
        <w:tc>
          <w:tcPr>
            <w:tcW w:w="630" w:type="dxa"/>
          </w:tcPr>
          <w:p w:rsidR="00881C81" w:rsidRDefault="00881C81" w:rsidP="00D6467F">
            <w:r>
              <w:t>15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59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9.</w:t>
            </w:r>
          </w:p>
        </w:tc>
        <w:tc>
          <w:tcPr>
            <w:tcW w:w="1901" w:type="dxa"/>
          </w:tcPr>
          <w:p w:rsidR="00881C81" w:rsidRDefault="00881C81" w:rsidP="00D6467F">
            <w:r>
              <w:t>Соловьёв Владислав Алексеевич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4E05BC">
            <w:r>
              <w:t>Иванова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26</w:t>
            </w:r>
          </w:p>
        </w:tc>
        <w:tc>
          <w:tcPr>
            <w:tcW w:w="900" w:type="dxa"/>
          </w:tcPr>
          <w:p w:rsidR="00881C81" w:rsidRDefault="00881C81" w:rsidP="00D6467F">
            <w:r>
              <w:t>4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630" w:type="dxa"/>
          </w:tcPr>
          <w:p w:rsidR="00881C81" w:rsidRDefault="00881C81" w:rsidP="00D6467F">
            <w:r>
              <w:t>15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57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10.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Красота Андрей Александрович</w:t>
            </w:r>
          </w:p>
        </w:tc>
        <w:tc>
          <w:tcPr>
            <w:tcW w:w="3067" w:type="dxa"/>
          </w:tcPr>
          <w:p w:rsidR="00881C81" w:rsidRPr="002E0D48" w:rsidRDefault="00881C81" w:rsidP="004E05BC">
            <w:r w:rsidRPr="002E0D48">
              <w:rPr>
                <w:sz w:val="22"/>
                <w:szCs w:val="22"/>
              </w:rPr>
              <w:t xml:space="preserve">БОУ «СОШ №2 </w:t>
            </w:r>
          </w:p>
          <w:p w:rsidR="00881C81" w:rsidRPr="002E0D48" w:rsidRDefault="00881C81" w:rsidP="004E05BC">
            <w:r w:rsidRPr="002E0D48">
              <w:rPr>
                <w:sz w:val="22"/>
                <w:szCs w:val="22"/>
              </w:rPr>
              <w:t>г. Грязовца»</w:t>
            </w:r>
          </w:p>
        </w:tc>
        <w:tc>
          <w:tcPr>
            <w:tcW w:w="2160" w:type="dxa"/>
          </w:tcPr>
          <w:p w:rsidR="00881C81" w:rsidRDefault="00881C81" w:rsidP="004E05BC">
            <w:r>
              <w:t>Фабричнова А.А.</w:t>
            </w:r>
          </w:p>
        </w:tc>
        <w:tc>
          <w:tcPr>
            <w:tcW w:w="1080" w:type="dxa"/>
          </w:tcPr>
          <w:p w:rsidR="00881C81" w:rsidRDefault="00881C81" w:rsidP="00D6467F">
            <w:r>
              <w:t>23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7</w:t>
            </w:r>
          </w:p>
        </w:tc>
        <w:tc>
          <w:tcPr>
            <w:tcW w:w="630" w:type="dxa"/>
          </w:tcPr>
          <w:p w:rsidR="00881C81" w:rsidRDefault="00881C81" w:rsidP="00D6467F">
            <w:r>
              <w:t>13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49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11.</w:t>
            </w:r>
          </w:p>
        </w:tc>
        <w:tc>
          <w:tcPr>
            <w:tcW w:w="1901" w:type="dxa"/>
          </w:tcPr>
          <w:p w:rsidR="00881C81" w:rsidRDefault="00881C81" w:rsidP="004E05BC">
            <w:r>
              <w:t>Скачедуб Виктория Сергеевна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4E05BC">
            <w:r>
              <w:t>Иванова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18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14</w:t>
            </w:r>
          </w:p>
        </w:tc>
        <w:tc>
          <w:tcPr>
            <w:tcW w:w="630" w:type="dxa"/>
          </w:tcPr>
          <w:p w:rsidR="00881C81" w:rsidRDefault="00881C81" w:rsidP="00D6467F">
            <w:r>
              <w:t>13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46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12.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Пугачева Любовь Васильевна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4E05BC">
            <w:r>
              <w:t>Иванова Е.Н.</w:t>
            </w:r>
          </w:p>
        </w:tc>
        <w:tc>
          <w:tcPr>
            <w:tcW w:w="1080" w:type="dxa"/>
          </w:tcPr>
          <w:p w:rsidR="00881C81" w:rsidRDefault="00881C81" w:rsidP="00D6467F">
            <w:r>
              <w:t>17</w:t>
            </w:r>
          </w:p>
        </w:tc>
        <w:tc>
          <w:tcPr>
            <w:tcW w:w="900" w:type="dxa"/>
          </w:tcPr>
          <w:p w:rsidR="00881C81" w:rsidRDefault="00881C81" w:rsidP="00D6467F">
            <w:r>
              <w:t>8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630" w:type="dxa"/>
          </w:tcPr>
          <w:p w:rsidR="00881C81" w:rsidRDefault="00881C81" w:rsidP="00D6467F">
            <w:r>
              <w:t>7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44</w:t>
            </w:r>
          </w:p>
        </w:tc>
      </w:tr>
      <w:tr w:rsidR="00881C81">
        <w:tc>
          <w:tcPr>
            <w:tcW w:w="540" w:type="dxa"/>
          </w:tcPr>
          <w:p w:rsidR="00881C81" w:rsidRDefault="00881C81" w:rsidP="00D6467F">
            <w:r>
              <w:t>13.</w:t>
            </w:r>
          </w:p>
        </w:tc>
        <w:tc>
          <w:tcPr>
            <w:tcW w:w="1901" w:type="dxa"/>
          </w:tcPr>
          <w:p w:rsidR="00881C81" w:rsidRDefault="00881C81" w:rsidP="004E05BC">
            <w:r>
              <w:t>Задворная Элеонора Владимировна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 w:rsidRPr="002E0D48">
              <w:rPr>
                <w:sz w:val="22"/>
                <w:szCs w:val="22"/>
              </w:rPr>
              <w:t xml:space="preserve">БОУ «СОШ №2 </w:t>
            </w:r>
          </w:p>
          <w:p w:rsidR="00881C81" w:rsidRPr="002E0D48" w:rsidRDefault="00881C81" w:rsidP="004E05BC">
            <w:r w:rsidRPr="002E0D48">
              <w:rPr>
                <w:sz w:val="22"/>
                <w:szCs w:val="22"/>
              </w:rPr>
              <w:t>г. Грязовца»</w:t>
            </w:r>
          </w:p>
        </w:tc>
        <w:tc>
          <w:tcPr>
            <w:tcW w:w="2160" w:type="dxa"/>
          </w:tcPr>
          <w:p w:rsidR="00881C81" w:rsidRDefault="00881C81" w:rsidP="004E05BC">
            <w:r>
              <w:t>Фабричнова А.А.</w:t>
            </w:r>
          </w:p>
        </w:tc>
        <w:tc>
          <w:tcPr>
            <w:tcW w:w="1080" w:type="dxa"/>
          </w:tcPr>
          <w:p w:rsidR="00881C81" w:rsidRDefault="00881C81" w:rsidP="00D6467F">
            <w:r>
              <w:t>14</w:t>
            </w:r>
          </w:p>
        </w:tc>
        <w:tc>
          <w:tcPr>
            <w:tcW w:w="900" w:type="dxa"/>
          </w:tcPr>
          <w:p w:rsidR="00881C81" w:rsidRDefault="00881C81" w:rsidP="00D6467F">
            <w:r>
              <w:t>6</w:t>
            </w:r>
          </w:p>
        </w:tc>
        <w:tc>
          <w:tcPr>
            <w:tcW w:w="900" w:type="dxa"/>
          </w:tcPr>
          <w:p w:rsidR="00881C81" w:rsidRDefault="00881C81" w:rsidP="00D6467F">
            <w:r>
              <w:t>12</w:t>
            </w:r>
          </w:p>
        </w:tc>
        <w:tc>
          <w:tcPr>
            <w:tcW w:w="630" w:type="dxa"/>
          </w:tcPr>
          <w:p w:rsidR="00881C81" w:rsidRDefault="00881C81" w:rsidP="00D6467F">
            <w:r>
              <w:t>10</w:t>
            </w:r>
          </w:p>
        </w:tc>
        <w:tc>
          <w:tcPr>
            <w:tcW w:w="630" w:type="dxa"/>
          </w:tcPr>
          <w:p w:rsidR="00881C81" w:rsidRDefault="00881C81" w:rsidP="00D6467F">
            <w:r>
              <w:t>0</w:t>
            </w:r>
          </w:p>
        </w:tc>
        <w:tc>
          <w:tcPr>
            <w:tcW w:w="2160" w:type="dxa"/>
          </w:tcPr>
          <w:p w:rsidR="00881C81" w:rsidRDefault="00881C81" w:rsidP="00D6467F">
            <w:r>
              <w:t>42</w:t>
            </w:r>
          </w:p>
        </w:tc>
      </w:tr>
    </w:tbl>
    <w:p w:rsidR="00881C81" w:rsidRDefault="00881C81" w:rsidP="00F83481"/>
    <w:p w:rsidR="00881C81" w:rsidRDefault="00881C81" w:rsidP="00F83481">
      <w:pPr>
        <w:tabs>
          <w:tab w:val="left" w:pos="2940"/>
        </w:tabs>
      </w:pPr>
      <w:r>
        <w:t>Заместитель председателя комиссии:__________________ / Е.Н.Иванова/</w:t>
      </w:r>
    </w:p>
    <w:p w:rsidR="00881C81" w:rsidRDefault="00881C81" w:rsidP="00F83481">
      <w:pPr>
        <w:tabs>
          <w:tab w:val="left" w:pos="2940"/>
        </w:tabs>
      </w:pPr>
      <w:r>
        <w:t>Члены комиссии:_______________________ /Фабричнова А.А./</w:t>
      </w:r>
    </w:p>
    <w:p w:rsidR="00881C81" w:rsidRDefault="00881C81" w:rsidP="00F83481">
      <w:pPr>
        <w:tabs>
          <w:tab w:val="left" w:pos="2940"/>
        </w:tabs>
      </w:pPr>
      <w:r>
        <w:t xml:space="preserve">                              _______________________ /Гаврилова Л.Н../</w:t>
      </w:r>
    </w:p>
    <w:p w:rsidR="00881C81" w:rsidRDefault="00881C81" w:rsidP="00F83481">
      <w:pPr>
        <w:tabs>
          <w:tab w:val="left" w:pos="2940"/>
        </w:tabs>
      </w:pPr>
      <w:r>
        <w:t xml:space="preserve">                             _______________________ /Пантелеева Н.А./</w:t>
      </w:r>
    </w:p>
    <w:p w:rsidR="00881C81" w:rsidRDefault="00881C81" w:rsidP="00F83481">
      <w:pPr>
        <w:tabs>
          <w:tab w:val="left" w:pos="2940"/>
        </w:tabs>
      </w:pPr>
      <w:r>
        <w:t xml:space="preserve">                             _______________________ /Сулоева А.Д./</w:t>
      </w:r>
    </w:p>
    <w:p w:rsidR="00881C81" w:rsidRDefault="00881C81" w:rsidP="00F83481">
      <w:pPr>
        <w:tabs>
          <w:tab w:val="left" w:pos="3555"/>
        </w:tabs>
      </w:pPr>
    </w:p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103434"/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6A7EA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Итоговая ведомость</w:t>
      </w:r>
    </w:p>
    <w:p w:rsidR="00881C81" w:rsidRDefault="00881C81" w:rsidP="006A7EAA">
      <w:r>
        <w:t xml:space="preserve">                   муниципального этапа Всероссийской олимпиады школьников</w:t>
      </w:r>
    </w:p>
    <w:p w:rsidR="00881C81" w:rsidRDefault="00881C81" w:rsidP="006A7EAA">
      <w:pPr>
        <w:rPr>
          <w:b/>
          <w:bCs/>
        </w:rPr>
      </w:pPr>
      <w:r>
        <w:t xml:space="preserve">                   </w:t>
      </w:r>
      <w:r>
        <w:rPr>
          <w:b/>
          <w:bCs/>
        </w:rPr>
        <w:t>по  биологии  в   11 классе  в  2013-2014 учебном году</w:t>
      </w:r>
    </w:p>
    <w:p w:rsidR="00881C81" w:rsidRDefault="00881C81" w:rsidP="006A7EAA">
      <w:pPr>
        <w:rPr>
          <w:b/>
          <w:bCs/>
        </w:rPr>
      </w:pPr>
      <w:r>
        <w:rPr>
          <w:b/>
          <w:bCs/>
        </w:rPr>
        <w:t>Максимальное количество баллов – 157.</w:t>
      </w:r>
    </w:p>
    <w:p w:rsidR="00881C81" w:rsidRDefault="00881C81" w:rsidP="006A7EAA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901"/>
        <w:gridCol w:w="3067"/>
        <w:gridCol w:w="2160"/>
        <w:gridCol w:w="1080"/>
        <w:gridCol w:w="900"/>
        <w:gridCol w:w="900"/>
        <w:gridCol w:w="630"/>
        <w:gridCol w:w="630"/>
        <w:gridCol w:w="2160"/>
      </w:tblGrid>
      <w:tr w:rsidR="00881C81" w:rsidTr="004E05BC">
        <w:tc>
          <w:tcPr>
            <w:tcW w:w="540" w:type="dxa"/>
          </w:tcPr>
          <w:p w:rsidR="00881C81" w:rsidRDefault="00881C81" w:rsidP="004E05BC">
            <w:r>
              <w:t>№ п/п</w:t>
            </w:r>
          </w:p>
        </w:tc>
        <w:tc>
          <w:tcPr>
            <w:tcW w:w="1901" w:type="dxa"/>
          </w:tcPr>
          <w:p w:rsidR="00881C81" w:rsidRDefault="00881C81" w:rsidP="004E05BC">
            <w:r>
              <w:t>ФИО учащегося</w:t>
            </w:r>
          </w:p>
        </w:tc>
        <w:tc>
          <w:tcPr>
            <w:tcW w:w="3067" w:type="dxa"/>
          </w:tcPr>
          <w:p w:rsidR="00881C81" w:rsidRDefault="00881C81" w:rsidP="004E05BC">
            <w:r>
              <w:t>Наименование ОУ</w:t>
            </w:r>
          </w:p>
        </w:tc>
        <w:tc>
          <w:tcPr>
            <w:tcW w:w="2160" w:type="dxa"/>
          </w:tcPr>
          <w:p w:rsidR="00881C81" w:rsidRDefault="00881C81" w:rsidP="004E05BC">
            <w:r>
              <w:t>ФИО педагога</w:t>
            </w:r>
          </w:p>
        </w:tc>
        <w:tc>
          <w:tcPr>
            <w:tcW w:w="1080" w:type="dxa"/>
          </w:tcPr>
          <w:p w:rsidR="00881C81" w:rsidRDefault="00881C81" w:rsidP="004E05BC">
            <w:r>
              <w:t>1</w:t>
            </w:r>
          </w:p>
        </w:tc>
        <w:tc>
          <w:tcPr>
            <w:tcW w:w="900" w:type="dxa"/>
          </w:tcPr>
          <w:p w:rsidR="00881C81" w:rsidRDefault="00881C81" w:rsidP="004E05BC">
            <w:r>
              <w:t>2</w:t>
            </w:r>
          </w:p>
        </w:tc>
        <w:tc>
          <w:tcPr>
            <w:tcW w:w="900" w:type="dxa"/>
          </w:tcPr>
          <w:p w:rsidR="00881C81" w:rsidRDefault="00881C81" w:rsidP="004E05BC">
            <w:r>
              <w:t>3</w:t>
            </w:r>
          </w:p>
        </w:tc>
        <w:tc>
          <w:tcPr>
            <w:tcW w:w="630" w:type="dxa"/>
          </w:tcPr>
          <w:p w:rsidR="00881C81" w:rsidRDefault="00881C81" w:rsidP="004E05BC">
            <w:r>
              <w:t>4</w:t>
            </w:r>
          </w:p>
        </w:tc>
        <w:tc>
          <w:tcPr>
            <w:tcW w:w="630" w:type="dxa"/>
          </w:tcPr>
          <w:p w:rsidR="00881C81" w:rsidRDefault="00881C81" w:rsidP="004E05BC">
            <w:r>
              <w:t>5</w:t>
            </w:r>
          </w:p>
        </w:tc>
        <w:tc>
          <w:tcPr>
            <w:tcW w:w="2160" w:type="dxa"/>
          </w:tcPr>
          <w:p w:rsidR="00881C81" w:rsidRDefault="00881C81" w:rsidP="004E05BC">
            <w:r>
              <w:t>Итого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1.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Тихомиров Александр Валерьевич</w:t>
            </w:r>
          </w:p>
        </w:tc>
        <w:tc>
          <w:tcPr>
            <w:tcW w:w="3067" w:type="dxa"/>
          </w:tcPr>
          <w:p w:rsidR="00881C81" w:rsidRDefault="00881C81" w:rsidP="004E05BC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4E05BC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4E05BC">
            <w:r>
              <w:t>41</w:t>
            </w:r>
          </w:p>
        </w:tc>
        <w:tc>
          <w:tcPr>
            <w:tcW w:w="900" w:type="dxa"/>
          </w:tcPr>
          <w:p w:rsidR="00881C81" w:rsidRDefault="00881C81" w:rsidP="004E05BC">
            <w:r>
              <w:t>20</w:t>
            </w:r>
          </w:p>
        </w:tc>
        <w:tc>
          <w:tcPr>
            <w:tcW w:w="900" w:type="dxa"/>
          </w:tcPr>
          <w:p w:rsidR="00881C81" w:rsidRDefault="00881C81" w:rsidP="004E05BC">
            <w:r>
              <w:t>15</w:t>
            </w:r>
          </w:p>
        </w:tc>
        <w:tc>
          <w:tcPr>
            <w:tcW w:w="630" w:type="dxa"/>
          </w:tcPr>
          <w:p w:rsidR="00881C81" w:rsidRDefault="00881C81" w:rsidP="004E05BC">
            <w:r>
              <w:t>32</w:t>
            </w:r>
          </w:p>
        </w:tc>
        <w:tc>
          <w:tcPr>
            <w:tcW w:w="630" w:type="dxa"/>
          </w:tcPr>
          <w:p w:rsidR="00881C81" w:rsidRDefault="00881C81" w:rsidP="004E05BC">
            <w:r>
              <w:t>3</w:t>
            </w:r>
          </w:p>
        </w:tc>
        <w:tc>
          <w:tcPr>
            <w:tcW w:w="2160" w:type="dxa"/>
          </w:tcPr>
          <w:p w:rsidR="00881C81" w:rsidRDefault="00881C81" w:rsidP="004E05BC">
            <w:r>
              <w:t>111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2.</w:t>
            </w:r>
          </w:p>
        </w:tc>
        <w:tc>
          <w:tcPr>
            <w:tcW w:w="1901" w:type="dxa"/>
          </w:tcPr>
          <w:p w:rsidR="00881C81" w:rsidRPr="00103434" w:rsidRDefault="00881C81" w:rsidP="004E05BC">
            <w:r>
              <w:t>Королёв Виталий Юрьевич</w:t>
            </w:r>
          </w:p>
        </w:tc>
        <w:tc>
          <w:tcPr>
            <w:tcW w:w="3067" w:type="dxa"/>
          </w:tcPr>
          <w:p w:rsidR="00881C81" w:rsidRDefault="00881C81" w:rsidP="004E05BC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4E05BC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4E05BC">
            <w:r>
              <w:t>35</w:t>
            </w:r>
          </w:p>
        </w:tc>
        <w:tc>
          <w:tcPr>
            <w:tcW w:w="900" w:type="dxa"/>
          </w:tcPr>
          <w:p w:rsidR="00881C81" w:rsidRDefault="00881C81" w:rsidP="004E05BC">
            <w:r>
              <w:t>16</w:t>
            </w:r>
          </w:p>
        </w:tc>
        <w:tc>
          <w:tcPr>
            <w:tcW w:w="900" w:type="dxa"/>
          </w:tcPr>
          <w:p w:rsidR="00881C81" w:rsidRDefault="00881C81" w:rsidP="004E05BC">
            <w:r>
              <w:t>18</w:t>
            </w:r>
          </w:p>
        </w:tc>
        <w:tc>
          <w:tcPr>
            <w:tcW w:w="630" w:type="dxa"/>
          </w:tcPr>
          <w:p w:rsidR="00881C81" w:rsidRDefault="00881C81" w:rsidP="004E05BC">
            <w:r>
              <w:t>34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103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3.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Домнин Виталий Анатольевич</w:t>
            </w:r>
          </w:p>
        </w:tc>
        <w:tc>
          <w:tcPr>
            <w:tcW w:w="3067" w:type="dxa"/>
          </w:tcPr>
          <w:p w:rsidR="00881C81" w:rsidRDefault="00881C81" w:rsidP="004E05BC">
            <w:r>
              <w:t>БОУ «Вохтожская СОШ №1»</w:t>
            </w:r>
          </w:p>
        </w:tc>
        <w:tc>
          <w:tcPr>
            <w:tcW w:w="2160" w:type="dxa"/>
          </w:tcPr>
          <w:p w:rsidR="00881C81" w:rsidRDefault="00881C81" w:rsidP="004E05BC">
            <w:r>
              <w:t>Рыжкова Е.Н.</w:t>
            </w:r>
          </w:p>
        </w:tc>
        <w:tc>
          <w:tcPr>
            <w:tcW w:w="1080" w:type="dxa"/>
          </w:tcPr>
          <w:p w:rsidR="00881C81" w:rsidRDefault="00881C81" w:rsidP="004E05BC">
            <w:r>
              <w:t>39</w:t>
            </w:r>
          </w:p>
        </w:tc>
        <w:tc>
          <w:tcPr>
            <w:tcW w:w="900" w:type="dxa"/>
          </w:tcPr>
          <w:p w:rsidR="00881C81" w:rsidRDefault="00881C81" w:rsidP="004E05BC">
            <w:r>
              <w:t>16</w:t>
            </w:r>
          </w:p>
        </w:tc>
        <w:tc>
          <w:tcPr>
            <w:tcW w:w="900" w:type="dxa"/>
          </w:tcPr>
          <w:p w:rsidR="00881C81" w:rsidRDefault="00881C81" w:rsidP="004E05BC">
            <w:r>
              <w:t>14</w:t>
            </w:r>
          </w:p>
        </w:tc>
        <w:tc>
          <w:tcPr>
            <w:tcW w:w="630" w:type="dxa"/>
          </w:tcPr>
          <w:p w:rsidR="00881C81" w:rsidRDefault="00881C81" w:rsidP="004E05BC">
            <w:r>
              <w:t>32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102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4.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Гурылёва Виктория Андреевна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Default="00881C81" w:rsidP="004E05BC">
            <w:r>
              <w:t>Мыльникова О.В.</w:t>
            </w:r>
          </w:p>
        </w:tc>
        <w:tc>
          <w:tcPr>
            <w:tcW w:w="1080" w:type="dxa"/>
          </w:tcPr>
          <w:p w:rsidR="00881C81" w:rsidRDefault="00881C81" w:rsidP="004E05BC">
            <w:r>
              <w:t>33</w:t>
            </w:r>
          </w:p>
        </w:tc>
        <w:tc>
          <w:tcPr>
            <w:tcW w:w="900" w:type="dxa"/>
          </w:tcPr>
          <w:p w:rsidR="00881C81" w:rsidRDefault="00881C81" w:rsidP="004E05BC">
            <w:r>
              <w:t>13</w:t>
            </w:r>
          </w:p>
        </w:tc>
        <w:tc>
          <w:tcPr>
            <w:tcW w:w="900" w:type="dxa"/>
          </w:tcPr>
          <w:p w:rsidR="00881C81" w:rsidRDefault="00881C81" w:rsidP="004E05BC">
            <w:r>
              <w:t>10</w:t>
            </w:r>
          </w:p>
        </w:tc>
        <w:tc>
          <w:tcPr>
            <w:tcW w:w="630" w:type="dxa"/>
          </w:tcPr>
          <w:p w:rsidR="00881C81" w:rsidRDefault="00881C81" w:rsidP="004E05BC">
            <w:r>
              <w:t>32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93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5..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Виноградова Светлана Сергеевна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 w:rsidRPr="002E0D48">
              <w:rPr>
                <w:sz w:val="22"/>
                <w:szCs w:val="22"/>
              </w:rPr>
              <w:t>БОУ «Вохтожская СОШ №2»</w:t>
            </w:r>
          </w:p>
        </w:tc>
        <w:tc>
          <w:tcPr>
            <w:tcW w:w="2160" w:type="dxa"/>
          </w:tcPr>
          <w:p w:rsidR="00881C81" w:rsidRDefault="00881C81" w:rsidP="004E05BC">
            <w:r>
              <w:t>Мыльникова О.В.</w:t>
            </w:r>
          </w:p>
        </w:tc>
        <w:tc>
          <w:tcPr>
            <w:tcW w:w="1080" w:type="dxa"/>
          </w:tcPr>
          <w:p w:rsidR="00881C81" w:rsidRDefault="00881C81" w:rsidP="004E05BC">
            <w:r>
              <w:t>29</w:t>
            </w:r>
          </w:p>
        </w:tc>
        <w:tc>
          <w:tcPr>
            <w:tcW w:w="900" w:type="dxa"/>
          </w:tcPr>
          <w:p w:rsidR="00881C81" w:rsidRDefault="00881C81" w:rsidP="004E05BC">
            <w:r>
              <w:t>16</w:t>
            </w:r>
          </w:p>
        </w:tc>
        <w:tc>
          <w:tcPr>
            <w:tcW w:w="900" w:type="dxa"/>
          </w:tcPr>
          <w:p w:rsidR="00881C81" w:rsidRDefault="00881C81" w:rsidP="004E05BC">
            <w:r>
              <w:t>11</w:t>
            </w:r>
          </w:p>
        </w:tc>
        <w:tc>
          <w:tcPr>
            <w:tcW w:w="630" w:type="dxa"/>
          </w:tcPr>
          <w:p w:rsidR="00881C81" w:rsidRDefault="00881C81" w:rsidP="004E05BC">
            <w:r>
              <w:t>33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89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6.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Скачедуб Яна Сергеевна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 w:rsidRPr="002E0D48">
              <w:rPr>
                <w:sz w:val="22"/>
                <w:szCs w:val="22"/>
              </w:rPr>
              <w:t xml:space="preserve">БОУ «СОШ №2 </w:t>
            </w:r>
          </w:p>
          <w:p w:rsidR="00881C81" w:rsidRPr="002E0D48" w:rsidRDefault="00881C81" w:rsidP="004E05BC">
            <w:r w:rsidRPr="002E0D48">
              <w:rPr>
                <w:sz w:val="22"/>
                <w:szCs w:val="22"/>
              </w:rPr>
              <w:t>г. Грязовца»</w:t>
            </w:r>
          </w:p>
        </w:tc>
        <w:tc>
          <w:tcPr>
            <w:tcW w:w="2160" w:type="dxa"/>
          </w:tcPr>
          <w:p w:rsidR="00881C81" w:rsidRDefault="00881C81" w:rsidP="004E05BC">
            <w:r>
              <w:t>Бабкина И.Л.</w:t>
            </w:r>
          </w:p>
        </w:tc>
        <w:tc>
          <w:tcPr>
            <w:tcW w:w="1080" w:type="dxa"/>
          </w:tcPr>
          <w:p w:rsidR="00881C81" w:rsidRDefault="00881C81" w:rsidP="004E05BC">
            <w:r>
              <w:t>27</w:t>
            </w:r>
          </w:p>
        </w:tc>
        <w:tc>
          <w:tcPr>
            <w:tcW w:w="900" w:type="dxa"/>
          </w:tcPr>
          <w:p w:rsidR="00881C81" w:rsidRDefault="00881C81" w:rsidP="004E05BC">
            <w:r>
              <w:t>16</w:t>
            </w:r>
          </w:p>
        </w:tc>
        <w:tc>
          <w:tcPr>
            <w:tcW w:w="900" w:type="dxa"/>
          </w:tcPr>
          <w:p w:rsidR="00881C81" w:rsidRDefault="00881C81" w:rsidP="004E05BC">
            <w:r>
              <w:t>13</w:t>
            </w:r>
          </w:p>
        </w:tc>
        <w:tc>
          <w:tcPr>
            <w:tcW w:w="630" w:type="dxa"/>
          </w:tcPr>
          <w:p w:rsidR="00881C81" w:rsidRDefault="00881C81" w:rsidP="004E05BC">
            <w:r>
              <w:t>23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79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7.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Мазина Ирина Сергеевна</w:t>
            </w:r>
          </w:p>
        </w:tc>
        <w:tc>
          <w:tcPr>
            <w:tcW w:w="3067" w:type="dxa"/>
          </w:tcPr>
          <w:p w:rsidR="00881C81" w:rsidRDefault="00881C81" w:rsidP="004E05BC">
            <w:r>
              <w:t>БОУ «Слободская СОШ им. Г.Н.Пономарева»</w:t>
            </w:r>
          </w:p>
        </w:tc>
        <w:tc>
          <w:tcPr>
            <w:tcW w:w="2160" w:type="dxa"/>
          </w:tcPr>
          <w:p w:rsidR="00881C81" w:rsidRDefault="00881C81" w:rsidP="004E05BC">
            <w:r>
              <w:t>Нуждин С.А.</w:t>
            </w:r>
          </w:p>
        </w:tc>
        <w:tc>
          <w:tcPr>
            <w:tcW w:w="1080" w:type="dxa"/>
          </w:tcPr>
          <w:p w:rsidR="00881C81" w:rsidRDefault="00881C81" w:rsidP="004E05BC">
            <w:r>
              <w:t>30</w:t>
            </w:r>
          </w:p>
        </w:tc>
        <w:tc>
          <w:tcPr>
            <w:tcW w:w="900" w:type="dxa"/>
          </w:tcPr>
          <w:p w:rsidR="00881C81" w:rsidRDefault="00881C81" w:rsidP="004E05BC">
            <w:r>
              <w:t>18</w:t>
            </w:r>
          </w:p>
        </w:tc>
        <w:tc>
          <w:tcPr>
            <w:tcW w:w="900" w:type="dxa"/>
          </w:tcPr>
          <w:p w:rsidR="00881C81" w:rsidRDefault="00881C81" w:rsidP="004E05BC">
            <w:r>
              <w:t>11</w:t>
            </w:r>
          </w:p>
        </w:tc>
        <w:tc>
          <w:tcPr>
            <w:tcW w:w="630" w:type="dxa"/>
          </w:tcPr>
          <w:p w:rsidR="00881C81" w:rsidRDefault="00881C81" w:rsidP="004E05BC">
            <w:r>
              <w:t>16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75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8.</w:t>
            </w:r>
          </w:p>
        </w:tc>
        <w:tc>
          <w:tcPr>
            <w:tcW w:w="1901" w:type="dxa"/>
          </w:tcPr>
          <w:p w:rsidR="00881C81" w:rsidRDefault="00881C81" w:rsidP="004E05BC">
            <w:r>
              <w:t>Адрова Юлия Павловна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4E05BC">
            <w:r>
              <w:t>Иванова Е.Н.</w:t>
            </w:r>
          </w:p>
        </w:tc>
        <w:tc>
          <w:tcPr>
            <w:tcW w:w="1080" w:type="dxa"/>
          </w:tcPr>
          <w:p w:rsidR="00881C81" w:rsidRDefault="00881C81" w:rsidP="004E05BC">
            <w:r>
              <w:t>20</w:t>
            </w:r>
          </w:p>
        </w:tc>
        <w:tc>
          <w:tcPr>
            <w:tcW w:w="900" w:type="dxa"/>
          </w:tcPr>
          <w:p w:rsidR="00881C81" w:rsidRDefault="00881C81" w:rsidP="004E05BC">
            <w:r>
              <w:t>20</w:t>
            </w:r>
          </w:p>
        </w:tc>
        <w:tc>
          <w:tcPr>
            <w:tcW w:w="900" w:type="dxa"/>
          </w:tcPr>
          <w:p w:rsidR="00881C81" w:rsidRDefault="00881C81" w:rsidP="004E05BC">
            <w:r>
              <w:t>13</w:t>
            </w:r>
          </w:p>
        </w:tc>
        <w:tc>
          <w:tcPr>
            <w:tcW w:w="630" w:type="dxa"/>
          </w:tcPr>
          <w:p w:rsidR="00881C81" w:rsidRDefault="00881C81" w:rsidP="004E05BC">
            <w:r>
              <w:t>21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74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9.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Гладкова Юлия Юрьевна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4E05BC">
            <w:r>
              <w:t>Иванова Е.Н.</w:t>
            </w:r>
          </w:p>
        </w:tc>
        <w:tc>
          <w:tcPr>
            <w:tcW w:w="1080" w:type="dxa"/>
          </w:tcPr>
          <w:p w:rsidR="00881C81" w:rsidRDefault="00881C81" w:rsidP="004E05BC">
            <w:r>
              <w:t>22</w:t>
            </w:r>
          </w:p>
        </w:tc>
        <w:tc>
          <w:tcPr>
            <w:tcW w:w="900" w:type="dxa"/>
          </w:tcPr>
          <w:p w:rsidR="00881C81" w:rsidRDefault="00881C81" w:rsidP="004E05BC">
            <w:r>
              <w:t>14</w:t>
            </w:r>
          </w:p>
        </w:tc>
        <w:tc>
          <w:tcPr>
            <w:tcW w:w="900" w:type="dxa"/>
          </w:tcPr>
          <w:p w:rsidR="00881C81" w:rsidRDefault="00881C81" w:rsidP="004E05BC">
            <w:r>
              <w:t>14</w:t>
            </w:r>
          </w:p>
        </w:tc>
        <w:tc>
          <w:tcPr>
            <w:tcW w:w="630" w:type="dxa"/>
          </w:tcPr>
          <w:p w:rsidR="00881C81" w:rsidRDefault="00881C81" w:rsidP="004E05BC">
            <w:r>
              <w:t>24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74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10.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Кукушкина Екатерина Александровна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rPr>
                <w:sz w:val="22"/>
                <w:szCs w:val="22"/>
              </w:rPr>
              <w:t>БОУ «Ростиловская С</w:t>
            </w:r>
            <w:r w:rsidRPr="002E0D48">
              <w:rPr>
                <w:sz w:val="22"/>
                <w:szCs w:val="22"/>
              </w:rPr>
              <w:t>ОШ»</w:t>
            </w:r>
          </w:p>
        </w:tc>
        <w:tc>
          <w:tcPr>
            <w:tcW w:w="2160" w:type="dxa"/>
          </w:tcPr>
          <w:p w:rsidR="00881C81" w:rsidRPr="002E0D48" w:rsidRDefault="00881C81" w:rsidP="004E05BC">
            <w:r>
              <w:rPr>
                <w:sz w:val="22"/>
                <w:szCs w:val="22"/>
              </w:rPr>
              <w:t>Сулоева А.Д.</w:t>
            </w:r>
          </w:p>
        </w:tc>
        <w:tc>
          <w:tcPr>
            <w:tcW w:w="1080" w:type="dxa"/>
          </w:tcPr>
          <w:p w:rsidR="00881C81" w:rsidRDefault="00881C81" w:rsidP="004E05BC">
            <w:r>
              <w:t>15</w:t>
            </w:r>
          </w:p>
        </w:tc>
        <w:tc>
          <w:tcPr>
            <w:tcW w:w="900" w:type="dxa"/>
          </w:tcPr>
          <w:p w:rsidR="00881C81" w:rsidRDefault="00881C81" w:rsidP="004E05BC">
            <w:r>
              <w:t>6</w:t>
            </w:r>
          </w:p>
        </w:tc>
        <w:tc>
          <w:tcPr>
            <w:tcW w:w="900" w:type="dxa"/>
          </w:tcPr>
          <w:p w:rsidR="00881C81" w:rsidRDefault="00881C81" w:rsidP="004E05BC">
            <w:r>
              <w:t>19</w:t>
            </w:r>
          </w:p>
        </w:tc>
        <w:tc>
          <w:tcPr>
            <w:tcW w:w="630" w:type="dxa"/>
          </w:tcPr>
          <w:p w:rsidR="00881C81" w:rsidRDefault="00881C81" w:rsidP="004E05BC">
            <w:r>
              <w:t>9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49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11.</w:t>
            </w:r>
          </w:p>
        </w:tc>
        <w:tc>
          <w:tcPr>
            <w:tcW w:w="1901" w:type="dxa"/>
          </w:tcPr>
          <w:p w:rsidR="00881C81" w:rsidRDefault="00881C81" w:rsidP="004E05BC">
            <w:r>
              <w:t>Декет Мария Николаевна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rPr>
                <w:sz w:val="22"/>
                <w:szCs w:val="22"/>
              </w:rPr>
              <w:t>БОУ «Ростиловская С</w:t>
            </w:r>
            <w:r w:rsidRPr="002E0D48">
              <w:rPr>
                <w:sz w:val="22"/>
                <w:szCs w:val="22"/>
              </w:rPr>
              <w:t>ОШ»</w:t>
            </w:r>
          </w:p>
        </w:tc>
        <w:tc>
          <w:tcPr>
            <w:tcW w:w="2160" w:type="dxa"/>
          </w:tcPr>
          <w:p w:rsidR="00881C81" w:rsidRPr="002E0D48" w:rsidRDefault="00881C81" w:rsidP="004E05BC">
            <w:r>
              <w:rPr>
                <w:sz w:val="22"/>
                <w:szCs w:val="22"/>
              </w:rPr>
              <w:t>Сулоева А.Д.</w:t>
            </w:r>
          </w:p>
        </w:tc>
        <w:tc>
          <w:tcPr>
            <w:tcW w:w="1080" w:type="dxa"/>
          </w:tcPr>
          <w:p w:rsidR="00881C81" w:rsidRDefault="00881C81" w:rsidP="004E05BC">
            <w:r>
              <w:t>11</w:t>
            </w:r>
          </w:p>
        </w:tc>
        <w:tc>
          <w:tcPr>
            <w:tcW w:w="900" w:type="dxa"/>
          </w:tcPr>
          <w:p w:rsidR="00881C81" w:rsidRDefault="00881C81" w:rsidP="004E05BC">
            <w:r>
              <w:t>6</w:t>
            </w:r>
          </w:p>
        </w:tc>
        <w:tc>
          <w:tcPr>
            <w:tcW w:w="900" w:type="dxa"/>
          </w:tcPr>
          <w:p w:rsidR="00881C81" w:rsidRDefault="00881C81" w:rsidP="004E05BC">
            <w:r>
              <w:t>16</w:t>
            </w:r>
          </w:p>
        </w:tc>
        <w:tc>
          <w:tcPr>
            <w:tcW w:w="630" w:type="dxa"/>
          </w:tcPr>
          <w:p w:rsidR="00881C81" w:rsidRDefault="00881C81" w:rsidP="004E05BC">
            <w:r>
              <w:t>9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2160" w:type="dxa"/>
          </w:tcPr>
          <w:p w:rsidR="00881C81" w:rsidRDefault="00881C81" w:rsidP="004E05BC">
            <w:r>
              <w:t>42</w:t>
            </w:r>
          </w:p>
        </w:tc>
      </w:tr>
      <w:tr w:rsidR="00881C81" w:rsidTr="004E05BC">
        <w:tc>
          <w:tcPr>
            <w:tcW w:w="540" w:type="dxa"/>
          </w:tcPr>
          <w:p w:rsidR="00881C81" w:rsidRDefault="00881C81" w:rsidP="004E05BC">
            <w:r>
              <w:t>12.</w:t>
            </w:r>
          </w:p>
        </w:tc>
        <w:tc>
          <w:tcPr>
            <w:tcW w:w="1901" w:type="dxa"/>
          </w:tcPr>
          <w:p w:rsidR="00881C81" w:rsidRPr="002E0D48" w:rsidRDefault="00881C81" w:rsidP="004E05BC">
            <w:r>
              <w:t>Кирьянова Кристина Евгеньевна</w:t>
            </w:r>
          </w:p>
        </w:tc>
        <w:tc>
          <w:tcPr>
            <w:tcW w:w="3067" w:type="dxa"/>
          </w:tcPr>
          <w:p w:rsidR="00881C81" w:rsidRPr="002E0D48" w:rsidRDefault="00881C81" w:rsidP="004E05BC">
            <w:r>
              <w:t>МОУ СОШ №1 г. Грязовца</w:t>
            </w:r>
          </w:p>
        </w:tc>
        <w:tc>
          <w:tcPr>
            <w:tcW w:w="2160" w:type="dxa"/>
          </w:tcPr>
          <w:p w:rsidR="00881C81" w:rsidRDefault="00881C81" w:rsidP="004E05BC">
            <w:r>
              <w:t>Иванова Е.Н.</w:t>
            </w:r>
          </w:p>
        </w:tc>
        <w:tc>
          <w:tcPr>
            <w:tcW w:w="1080" w:type="dxa"/>
          </w:tcPr>
          <w:p w:rsidR="00881C81" w:rsidRDefault="00881C81" w:rsidP="004E05BC">
            <w:r>
              <w:t>9</w:t>
            </w:r>
          </w:p>
        </w:tc>
        <w:tc>
          <w:tcPr>
            <w:tcW w:w="900" w:type="dxa"/>
          </w:tcPr>
          <w:p w:rsidR="00881C81" w:rsidRDefault="00881C81" w:rsidP="004E05BC">
            <w:r>
              <w:t>0</w:t>
            </w:r>
          </w:p>
        </w:tc>
        <w:tc>
          <w:tcPr>
            <w:tcW w:w="900" w:type="dxa"/>
          </w:tcPr>
          <w:p w:rsidR="00881C81" w:rsidRDefault="00881C81" w:rsidP="004E05BC">
            <w:r>
              <w:t>10</w:t>
            </w:r>
          </w:p>
        </w:tc>
        <w:tc>
          <w:tcPr>
            <w:tcW w:w="630" w:type="dxa"/>
          </w:tcPr>
          <w:p w:rsidR="00881C81" w:rsidRDefault="00881C81" w:rsidP="004E05BC">
            <w:r>
              <w:t>0</w:t>
            </w:r>
          </w:p>
        </w:tc>
        <w:tc>
          <w:tcPr>
            <w:tcW w:w="630" w:type="dxa"/>
          </w:tcPr>
          <w:p w:rsidR="00881C81" w:rsidRDefault="00881C81" w:rsidP="004E05BC">
            <w:r>
              <w:t>2</w:t>
            </w:r>
          </w:p>
        </w:tc>
        <w:tc>
          <w:tcPr>
            <w:tcW w:w="2160" w:type="dxa"/>
          </w:tcPr>
          <w:p w:rsidR="00881C81" w:rsidRDefault="00881C81" w:rsidP="004E05BC">
            <w:r>
              <w:t>21</w:t>
            </w:r>
          </w:p>
        </w:tc>
      </w:tr>
    </w:tbl>
    <w:p w:rsidR="00881C81" w:rsidRDefault="00881C81" w:rsidP="006A7EAA"/>
    <w:p w:rsidR="00881C81" w:rsidRDefault="00881C81" w:rsidP="006A7EAA">
      <w:pPr>
        <w:tabs>
          <w:tab w:val="left" w:pos="2940"/>
        </w:tabs>
      </w:pPr>
      <w:r>
        <w:t>Заместитель председателя комиссии:__________________ / Е.Н.Иванова/</w:t>
      </w:r>
    </w:p>
    <w:p w:rsidR="00881C81" w:rsidRDefault="00881C81" w:rsidP="006A7EAA">
      <w:pPr>
        <w:tabs>
          <w:tab w:val="left" w:pos="2940"/>
        </w:tabs>
      </w:pPr>
      <w:r>
        <w:t>Члены комиссии:_______________________ /Фабричнова А.А./</w:t>
      </w:r>
    </w:p>
    <w:p w:rsidR="00881C81" w:rsidRDefault="00881C81" w:rsidP="006A7EAA">
      <w:pPr>
        <w:tabs>
          <w:tab w:val="left" w:pos="2940"/>
        </w:tabs>
      </w:pPr>
      <w:r>
        <w:t xml:space="preserve">                              _______________________ /Гаврилова Л.Н../</w:t>
      </w:r>
    </w:p>
    <w:p w:rsidR="00881C81" w:rsidRDefault="00881C81" w:rsidP="006A7EAA">
      <w:pPr>
        <w:tabs>
          <w:tab w:val="left" w:pos="2940"/>
        </w:tabs>
      </w:pPr>
      <w:r>
        <w:t xml:space="preserve">                             _______________________ /Пантелеева Н.А./</w:t>
      </w:r>
    </w:p>
    <w:p w:rsidR="00881C81" w:rsidRDefault="00881C81" w:rsidP="006A7EAA">
      <w:pPr>
        <w:tabs>
          <w:tab w:val="left" w:pos="2940"/>
        </w:tabs>
      </w:pPr>
      <w:r>
        <w:t xml:space="preserve">                             _______________________ /Сулоева А.Д./</w:t>
      </w:r>
    </w:p>
    <w:p w:rsidR="00881C81" w:rsidRDefault="00881C81" w:rsidP="008173A7">
      <w:pPr>
        <w:tabs>
          <w:tab w:val="left" w:pos="2940"/>
        </w:tabs>
      </w:pPr>
      <w:r>
        <w:t xml:space="preserve">       </w:t>
      </w: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C52EE2">
      <w:pPr>
        <w:tabs>
          <w:tab w:val="left" w:pos="2940"/>
        </w:tabs>
      </w:pPr>
    </w:p>
    <w:p w:rsidR="00881C81" w:rsidRDefault="00881C81" w:rsidP="004650BC">
      <w:pPr>
        <w:tabs>
          <w:tab w:val="left" w:pos="2940"/>
        </w:tabs>
      </w:pPr>
    </w:p>
    <w:p w:rsidR="00881C81" w:rsidRDefault="00881C81" w:rsidP="00675DEB">
      <w:r>
        <w:t xml:space="preserve">                                          </w:t>
      </w:r>
    </w:p>
    <w:p w:rsidR="00881C81" w:rsidRDefault="00881C81" w:rsidP="00C52EE2">
      <w:pPr>
        <w:tabs>
          <w:tab w:val="left" w:pos="2940"/>
        </w:tabs>
      </w:pPr>
    </w:p>
    <w:sectPr w:rsidR="00881C81" w:rsidSect="0096169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C81" w:rsidRDefault="00881C81" w:rsidP="003D30E7">
      <w:r>
        <w:separator/>
      </w:r>
    </w:p>
  </w:endnote>
  <w:endnote w:type="continuationSeparator" w:id="1">
    <w:p w:rsidR="00881C81" w:rsidRDefault="00881C81" w:rsidP="003D3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C81" w:rsidRDefault="00881C81" w:rsidP="003D30E7">
      <w:r>
        <w:separator/>
      </w:r>
    </w:p>
  </w:footnote>
  <w:footnote w:type="continuationSeparator" w:id="1">
    <w:p w:rsidR="00881C81" w:rsidRDefault="00881C81" w:rsidP="003D30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E2"/>
    <w:rsid w:val="00012810"/>
    <w:rsid w:val="00014D77"/>
    <w:rsid w:val="00040ADD"/>
    <w:rsid w:val="000D44B3"/>
    <w:rsid w:val="000E073A"/>
    <w:rsid w:val="000E4811"/>
    <w:rsid w:val="00103434"/>
    <w:rsid w:val="00130EBD"/>
    <w:rsid w:val="00152019"/>
    <w:rsid w:val="001745FF"/>
    <w:rsid w:val="001A0F70"/>
    <w:rsid w:val="0020087E"/>
    <w:rsid w:val="002463D3"/>
    <w:rsid w:val="00255A02"/>
    <w:rsid w:val="0028353A"/>
    <w:rsid w:val="00283C48"/>
    <w:rsid w:val="002C53AA"/>
    <w:rsid w:val="002E0D48"/>
    <w:rsid w:val="00321B3F"/>
    <w:rsid w:val="00333834"/>
    <w:rsid w:val="003537EB"/>
    <w:rsid w:val="003661B2"/>
    <w:rsid w:val="0039554E"/>
    <w:rsid w:val="003C7DE7"/>
    <w:rsid w:val="003D30E7"/>
    <w:rsid w:val="00401D34"/>
    <w:rsid w:val="0045481B"/>
    <w:rsid w:val="00456143"/>
    <w:rsid w:val="004650BC"/>
    <w:rsid w:val="00466859"/>
    <w:rsid w:val="00472BC4"/>
    <w:rsid w:val="004A2EDE"/>
    <w:rsid w:val="004E05BC"/>
    <w:rsid w:val="00500D6D"/>
    <w:rsid w:val="00512429"/>
    <w:rsid w:val="005227FB"/>
    <w:rsid w:val="005B72D6"/>
    <w:rsid w:val="0062583C"/>
    <w:rsid w:val="0064461B"/>
    <w:rsid w:val="00651DDE"/>
    <w:rsid w:val="00675DEB"/>
    <w:rsid w:val="00685572"/>
    <w:rsid w:val="006A7EAA"/>
    <w:rsid w:val="006C73F4"/>
    <w:rsid w:val="00723B4E"/>
    <w:rsid w:val="0074551B"/>
    <w:rsid w:val="0077530D"/>
    <w:rsid w:val="00777AB9"/>
    <w:rsid w:val="00795D70"/>
    <w:rsid w:val="00796631"/>
    <w:rsid w:val="008173A7"/>
    <w:rsid w:val="00843E95"/>
    <w:rsid w:val="00881C81"/>
    <w:rsid w:val="008974B9"/>
    <w:rsid w:val="008A5D5C"/>
    <w:rsid w:val="008E2A1F"/>
    <w:rsid w:val="009244A5"/>
    <w:rsid w:val="0093750A"/>
    <w:rsid w:val="00945358"/>
    <w:rsid w:val="00957A19"/>
    <w:rsid w:val="00961693"/>
    <w:rsid w:val="009B67F7"/>
    <w:rsid w:val="009C3E95"/>
    <w:rsid w:val="009E0598"/>
    <w:rsid w:val="009E43A1"/>
    <w:rsid w:val="00A11C3D"/>
    <w:rsid w:val="00A278BB"/>
    <w:rsid w:val="00A31ECA"/>
    <w:rsid w:val="00A4213E"/>
    <w:rsid w:val="00A72A0D"/>
    <w:rsid w:val="00A72B5A"/>
    <w:rsid w:val="00A84E12"/>
    <w:rsid w:val="00A97BF3"/>
    <w:rsid w:val="00AA0233"/>
    <w:rsid w:val="00AA6657"/>
    <w:rsid w:val="00AC5F6C"/>
    <w:rsid w:val="00B149B7"/>
    <w:rsid w:val="00B345E3"/>
    <w:rsid w:val="00BC49B9"/>
    <w:rsid w:val="00BD3DDD"/>
    <w:rsid w:val="00C1749B"/>
    <w:rsid w:val="00C31D8B"/>
    <w:rsid w:val="00C52EE2"/>
    <w:rsid w:val="00C665E6"/>
    <w:rsid w:val="00C76D1D"/>
    <w:rsid w:val="00CA0C23"/>
    <w:rsid w:val="00CA63E8"/>
    <w:rsid w:val="00D307AC"/>
    <w:rsid w:val="00D61823"/>
    <w:rsid w:val="00D6467F"/>
    <w:rsid w:val="00D854C2"/>
    <w:rsid w:val="00DB2E63"/>
    <w:rsid w:val="00E11E4A"/>
    <w:rsid w:val="00E2699B"/>
    <w:rsid w:val="00E86957"/>
    <w:rsid w:val="00ED144F"/>
    <w:rsid w:val="00F369A3"/>
    <w:rsid w:val="00F369EE"/>
    <w:rsid w:val="00F83481"/>
    <w:rsid w:val="00FB79A7"/>
    <w:rsid w:val="00FD49C1"/>
    <w:rsid w:val="00FE0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E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52EE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3D30E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30E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D30E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30E7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439</TotalTime>
  <Pages>11</Pages>
  <Words>1334</Words>
  <Characters>7609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Патракеева Т.А.</cp:lastModifiedBy>
  <cp:revision>26</cp:revision>
  <dcterms:created xsi:type="dcterms:W3CDTF">2013-11-28T06:56:00Z</dcterms:created>
  <dcterms:modified xsi:type="dcterms:W3CDTF">2003-01-25T13:33:00Z</dcterms:modified>
</cp:coreProperties>
</file>